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28A84779"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6955F3">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8578D5">
        <w:rPr>
          <w:rFonts w:hint="eastAsia"/>
          <w:b/>
          <w:noProof/>
          <w:sz w:val="24"/>
          <w:lang w:eastAsia="zh-CN"/>
        </w:rPr>
        <w:t>0</w:t>
      </w:r>
      <w:r w:rsidR="00CB61AD">
        <w:rPr>
          <w:rFonts w:hint="eastAsia"/>
          <w:b/>
          <w:noProof/>
          <w:sz w:val="24"/>
          <w:lang w:eastAsia="zh-CN"/>
        </w:rPr>
        <w:t>9359</w:t>
      </w:r>
    </w:p>
    <w:p w14:paraId="6AA166CE" w14:textId="0B31BD26" w:rsidR="0007498D" w:rsidRDefault="006955F3" w:rsidP="0007498D">
      <w:pPr>
        <w:pStyle w:val="CRCoverPage"/>
        <w:tabs>
          <w:tab w:val="right" w:pos="9639"/>
        </w:tabs>
        <w:spacing w:after="0"/>
        <w:rPr>
          <w:b/>
          <w:noProof/>
          <w:sz w:val="24"/>
        </w:rPr>
      </w:pPr>
      <w:r>
        <w:rPr>
          <w:b/>
          <w:noProof/>
          <w:sz w:val="24"/>
        </w:rPr>
        <w:t>1</w:t>
      </w:r>
      <w:r>
        <w:rPr>
          <w:rFonts w:hint="eastAsia"/>
          <w:b/>
          <w:noProof/>
          <w:sz w:val="24"/>
          <w:lang w:eastAsia="zh-CN"/>
        </w:rPr>
        <w:t>5</w:t>
      </w:r>
      <w:r w:rsidR="00BD6E1A" w:rsidRPr="00BD6E1A">
        <w:rPr>
          <w:b/>
          <w:noProof/>
          <w:sz w:val="24"/>
        </w:rPr>
        <w:t xml:space="preserve"> - 2</w:t>
      </w:r>
      <w:r w:rsidR="00BD6E1A">
        <w:rPr>
          <w:b/>
          <w:noProof/>
          <w:sz w:val="24"/>
        </w:rPr>
        <w:t>2</w:t>
      </w:r>
      <w:r w:rsidR="00BD6E1A" w:rsidRPr="00BD6E1A">
        <w:rPr>
          <w:b/>
          <w:noProof/>
          <w:sz w:val="24"/>
        </w:rPr>
        <w:t xml:space="preserve"> </w:t>
      </w:r>
      <w:r>
        <w:rPr>
          <w:rFonts w:hint="eastAsia"/>
          <w:b/>
          <w:noProof/>
          <w:sz w:val="24"/>
          <w:lang w:eastAsia="zh-CN"/>
        </w:rPr>
        <w:t>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CB61AD" w:rsidRPr="00CB61AD">
        <w:rPr>
          <w:rFonts w:eastAsia="Batang" w:cs="Arial"/>
          <w:sz w:val="18"/>
          <w:szCs w:val="18"/>
          <w:lang w:eastAsia="zh-CN"/>
        </w:rPr>
        <w:t>S2-2108525r06</w:t>
      </w:r>
      <w:r w:rsidR="0007498D">
        <w:rPr>
          <w:rFonts w:eastAsia="Batang" w:cs="Arial"/>
          <w:sz w:val="18"/>
          <w:szCs w:val="18"/>
          <w:lang w:eastAsia="zh-CN"/>
        </w:rPr>
        <w:t>)</w:t>
      </w:r>
    </w:p>
    <w:p w14:paraId="316844BC" w14:textId="77777777" w:rsidR="00AE25BF" w:rsidRPr="0001215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26D63C36"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03D0A9D4" w:rsidR="006C2E80" w:rsidRPr="006C2E80" w:rsidRDefault="008A76FD" w:rsidP="00AD7BAE">
      <w:pPr>
        <w:pStyle w:val="8"/>
        <w:ind w:left="851" w:hanging="851"/>
      </w:pPr>
      <w:r w:rsidRPr="006C2E80">
        <w:t>Title</w:t>
      </w:r>
      <w:r w:rsidR="00985B73" w:rsidRPr="006C2E80">
        <w:t>:</w:t>
      </w:r>
      <w:r w:rsidR="004226A9">
        <w:rPr>
          <w:rFonts w:hint="eastAsia"/>
          <w:lang w:eastAsia="zh-CN"/>
        </w:rPr>
        <w:t xml:space="preserve"> </w:t>
      </w:r>
      <w:r w:rsidR="004226A9" w:rsidRPr="004226A9">
        <w:rPr>
          <w:lang w:eastAsia="zh-CN"/>
        </w:rPr>
        <w:t>Study on System enhancement for Proximity based Services in 5GS - Phase 2</w:t>
      </w:r>
      <w:r w:rsidR="00F41A27" w:rsidRPr="006C2E80">
        <w:tab/>
      </w:r>
    </w:p>
    <w:p w14:paraId="289CB42C" w14:textId="1DC494A0"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FS_5G_ProSe_Ph2</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6C2E80">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(ProSe)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Study on NR Sidelink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RAN aspects of NR sidelink relay</w:t>
            </w:r>
            <w:r w:rsidR="00D339E1">
              <w:rPr>
                <w:rFonts w:ascii="Arial" w:hAnsi="Arial" w:hint="eastAsia"/>
                <w:i w:val="0"/>
                <w:sz w:val="18"/>
                <w:lang w:eastAsia="zh-CN"/>
              </w:rPr>
              <w:t>.</w:t>
            </w:r>
          </w:p>
        </w:tc>
      </w:tr>
      <w:tr w:rsidR="00595A66" w:rsidRPr="00415A40" w14:paraId="482FD31F"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NR Sidelink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RAN work item on NR Sidelink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Support of direct communication path selection between PC5 and Uu.</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Support of direct communication path switching between Uu interface and PC5 interface.</w:t>
      </w:r>
    </w:p>
    <w:p w14:paraId="63AE119D" w14:textId="77777777" w:rsidR="00AD4CE8" w:rsidRPr="0021235E" w:rsidRDefault="00AD4CE8" w:rsidP="00AD4CE8">
      <w:pPr>
        <w:pStyle w:val="B1"/>
        <w:rPr>
          <w:lang w:eastAsia="zh-CN"/>
        </w:rPr>
      </w:pPr>
      <w:r w:rsidRPr="0021235E">
        <w:rPr>
          <w:lang w:eastAsia="zh-CN"/>
        </w:rPr>
        <w:t>-</w:t>
      </w:r>
      <w:r w:rsidRPr="0021235E">
        <w:rPr>
          <w:lang w:eastAsia="zh-CN"/>
        </w:rPr>
        <w:tab/>
        <w:t>Enhancement of UE-to-Network Relay for support of multiple hops.</w:t>
      </w:r>
    </w:p>
    <w:p w14:paraId="27E690F3" w14:textId="77777777" w:rsidR="00AD4CE8" w:rsidRPr="00FF7E11" w:rsidRDefault="00AD4CE8" w:rsidP="00AD4CE8">
      <w:pPr>
        <w:pStyle w:val="Guidance"/>
        <w:rPr>
          <w:i w:val="0"/>
        </w:rPr>
      </w:pPr>
      <w:r w:rsidRPr="00FF7E11">
        <w:rPr>
          <w:i w:val="0"/>
        </w:rPr>
        <w:t>There are also some issues not finalized during the Rel-17 FS_5G_ProSe study item as their dependency on other work items, e.g.:</w:t>
      </w:r>
    </w:p>
    <w:p w14:paraId="53538235" w14:textId="77777777" w:rsidR="00AD4CE8" w:rsidRPr="0021235E" w:rsidRDefault="00AD4CE8" w:rsidP="00AD4CE8">
      <w:pPr>
        <w:pStyle w:val="B1"/>
        <w:rPr>
          <w:lang w:eastAsia="zh-CN"/>
        </w:rPr>
      </w:pPr>
      <w:r w:rsidRPr="0021235E">
        <w:rPr>
          <w:lang w:eastAsia="zh-CN"/>
        </w:rPr>
        <w:t>-</w:t>
      </w:r>
      <w:r w:rsidRPr="0021235E">
        <w:rPr>
          <w:lang w:eastAsia="zh-CN"/>
        </w:rPr>
        <w:tab/>
        <w:t>Support of 5MBS traffic over UE-to-Network Relay.</w:t>
      </w:r>
    </w:p>
    <w:p w14:paraId="45B7137B" w14:textId="77777777" w:rsidR="00AD4CE8" w:rsidRPr="00FF7E11" w:rsidRDefault="00AD4CE8" w:rsidP="00AD4CE8">
      <w:pPr>
        <w:pStyle w:val="Guidance"/>
        <w:rPr>
          <w:i w:val="0"/>
        </w:rPr>
      </w:pPr>
      <w:r w:rsidRPr="00FF7E11">
        <w:rPr>
          <w:i w:val="0"/>
        </w:rPr>
        <w:t>It was also decided at the SA2#145e meeting that UE-to-UE Relay is not pursued in Rel-17 5G ProSe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B01AFBA" w:rsidR="00FD3A4E" w:rsidRPr="00AD4CE8" w:rsidRDefault="00AD4CE8" w:rsidP="00AD4CE8">
      <w:pPr>
        <w:pStyle w:val="Guidance"/>
        <w:rPr>
          <w:i w:val="0"/>
        </w:rPr>
      </w:pPr>
      <w:r w:rsidRPr="00FF7E11">
        <w:rPr>
          <w:i w:val="0"/>
        </w:rPr>
        <w:t>There are also some new requirements about Proximity Services captured in TS 22.278 and TS 22.261, e.g. multiple hop relay, non-3GPP access over PC5,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lastRenderedPageBreak/>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5G System enhancements to support Rel-17 5G ProSe leftovers</w:t>
      </w:r>
    </w:p>
    <w:p w14:paraId="0B326459" w14:textId="0AE2BE6F" w:rsidR="00404269" w:rsidRDefault="00190D1D" w:rsidP="00404269">
      <w:pPr>
        <w:pStyle w:val="B2"/>
        <w:rPr>
          <w:rFonts w:eastAsia="宋体"/>
          <w:color w:val="auto"/>
          <w:lang w:eastAsia="zh-CN"/>
        </w:rPr>
      </w:pPr>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r w:rsidR="00404269" w:rsidRPr="00630F42">
        <w:rPr>
          <w:rFonts w:eastAsia="宋体" w:hint="eastAsia"/>
          <w:color w:val="auto"/>
          <w:lang w:eastAsia="ko-KR"/>
        </w:rPr>
        <w:tab/>
        <w:t xml:space="preserve">Support of </w:t>
      </w:r>
      <w:r w:rsidR="002C3779">
        <w:rPr>
          <w:rFonts w:eastAsia="宋体" w:hint="eastAsia"/>
          <w:color w:val="auto"/>
          <w:lang w:eastAsia="zh-CN"/>
        </w:rPr>
        <w:t>single</w:t>
      </w:r>
      <w:r w:rsidR="002C3779" w:rsidRPr="00630F42">
        <w:rPr>
          <w:rFonts w:eastAsia="宋体" w:hint="eastAsia"/>
          <w:color w:val="auto"/>
          <w:lang w:eastAsia="ko-KR"/>
        </w:rPr>
        <w:t xml:space="preserve"> </w:t>
      </w:r>
      <w:r w:rsidR="00404269" w:rsidRPr="00630F42">
        <w:rPr>
          <w:rFonts w:eastAsia="宋体" w:hint="eastAsia"/>
          <w:color w:val="auto"/>
          <w:lang w:eastAsia="ko-KR"/>
        </w:rPr>
        <w:t>NR PC5 hop UE-to-UE Relay</w:t>
      </w:r>
      <w:r w:rsidR="00745C27">
        <w:rPr>
          <w:rFonts w:eastAsia="宋体" w:hint="eastAsia"/>
          <w:color w:val="auto"/>
          <w:lang w:eastAsia="zh-CN"/>
        </w:rPr>
        <w:t xml:space="preserve"> for unicast</w:t>
      </w:r>
      <w:r w:rsidR="00404269" w:rsidRPr="00630F42">
        <w:rPr>
          <w:rFonts w:eastAsia="宋体" w:hint="eastAsia"/>
          <w:color w:val="auto"/>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13C236EE" w14:textId="008A4C4D" w:rsidR="00404269" w:rsidRDefault="00190D1D" w:rsidP="00D3463B">
      <w:pPr>
        <w:pStyle w:val="B2"/>
        <w:ind w:left="1437" w:hanging="870"/>
        <w:rPr>
          <w:rFonts w:eastAsia="宋体"/>
          <w:color w:val="auto"/>
          <w:lang w:eastAsia="zh-CN"/>
        </w:rPr>
      </w:pPr>
      <w:r>
        <w:rPr>
          <w:rFonts w:eastAsia="宋体"/>
          <w:color w:val="auto"/>
          <w:lang w:eastAsia="zh-CN"/>
        </w:rPr>
        <w:t>WT#</w:t>
      </w:r>
      <w:r w:rsidR="00404269" w:rsidRPr="006B653F">
        <w:rPr>
          <w:rFonts w:eastAsia="宋体" w:hint="eastAsia"/>
          <w:color w:val="auto"/>
          <w:lang w:eastAsia="ko-KR"/>
        </w:rPr>
        <w:t>2.</w:t>
      </w:r>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Uu are used).</w:t>
      </w:r>
    </w:p>
    <w:p w14:paraId="549DE6A3" w14:textId="2521279F" w:rsidR="0079232A" w:rsidRPr="0079232A" w:rsidRDefault="0079232A" w:rsidP="0079232A">
      <w:pPr>
        <w:pStyle w:val="NO"/>
        <w:rPr>
          <w:lang w:eastAsia="zh-CN"/>
        </w:rPr>
      </w:pPr>
      <w:r w:rsidRPr="0079232A">
        <w:rPr>
          <w:lang w:eastAsia="zh-CN"/>
        </w:rPr>
        <w:t>NOTE</w:t>
      </w:r>
      <w:r>
        <w:rPr>
          <w:rFonts w:hint="eastAsia"/>
          <w:lang w:eastAsia="zh-CN"/>
        </w:rPr>
        <w:t xml:space="preserve"> 2</w:t>
      </w:r>
      <w:r w:rsidRPr="0079232A">
        <w:rPr>
          <w:lang w:eastAsia="zh-CN"/>
        </w:rPr>
        <w:t xml:space="preserve">: </w:t>
      </w:r>
      <w:r>
        <w:rPr>
          <w:rFonts w:hint="eastAsia"/>
          <w:lang w:eastAsia="zh-CN"/>
        </w:rPr>
        <w:tab/>
      </w:r>
      <w:r w:rsidRPr="0079232A">
        <w:rPr>
          <w:lang w:eastAsia="zh-CN"/>
        </w:rPr>
        <w:t xml:space="preserve">Whether WT#2 scope is </w:t>
      </w:r>
      <w:r w:rsidR="008C793A">
        <w:rPr>
          <w:rFonts w:hint="eastAsia"/>
          <w:lang w:eastAsia="zh-CN"/>
        </w:rPr>
        <w:t>i</w:t>
      </w:r>
      <w:r w:rsidRPr="0079232A">
        <w:rPr>
          <w:lang w:eastAsia="zh-CN"/>
        </w:rPr>
        <w:t>ntra-gNB indirect-to-indire</w:t>
      </w:r>
      <w:r w:rsidR="008C793A">
        <w:rPr>
          <w:lang w:eastAsia="zh-CN"/>
        </w:rPr>
        <w:t xml:space="preserve">ct path switching only or both </w:t>
      </w:r>
      <w:r w:rsidR="008C793A">
        <w:rPr>
          <w:rFonts w:hint="eastAsia"/>
          <w:lang w:eastAsia="zh-CN"/>
        </w:rPr>
        <w:t>i</w:t>
      </w:r>
      <w:r w:rsidRPr="0079232A">
        <w:rPr>
          <w:lang w:eastAsia="zh-CN"/>
        </w:rPr>
        <w:t>ntra-gNB and inter-gNB indirect-to-indirect path switching</w:t>
      </w:r>
      <w:r w:rsidR="0026615B">
        <w:rPr>
          <w:rFonts w:hint="eastAsia"/>
          <w:lang w:eastAsia="zh-CN"/>
        </w:rPr>
        <w:t xml:space="preserve"> for Layer-2 UE-to-Network Relay</w:t>
      </w:r>
      <w:r w:rsidRPr="0079232A">
        <w:rPr>
          <w:lang w:eastAsia="zh-CN"/>
        </w:rPr>
        <w:t xml:space="preserve"> needs to be confirmed with RAN.</w:t>
      </w:r>
    </w:p>
    <w:p w14:paraId="4FDFB5CE" w14:textId="6B527245" w:rsidR="007F6514" w:rsidRDefault="00190D1D" w:rsidP="007F6514">
      <w:pPr>
        <w:pStyle w:val="B2"/>
        <w:rPr>
          <w:rFonts w:eastAsia="宋体"/>
          <w:color w:val="auto"/>
          <w:lang w:eastAsia="zh-CN"/>
        </w:rPr>
      </w:pPr>
      <w:r>
        <w:rPr>
          <w:rFonts w:eastAsia="宋体"/>
          <w:color w:val="auto"/>
          <w:lang w:eastAsia="zh-CN"/>
        </w:rPr>
        <w:t>WT#</w:t>
      </w:r>
      <w:r w:rsidR="007F6514" w:rsidRPr="00630F42">
        <w:rPr>
          <w:rFonts w:eastAsia="宋体" w:hint="eastAsia"/>
          <w:color w:val="auto"/>
          <w:lang w:eastAsia="ko-KR"/>
        </w:rPr>
        <w:t>3.</w:t>
      </w:r>
      <w:r w:rsidR="007F6514" w:rsidRPr="00630F42">
        <w:rPr>
          <w:rFonts w:eastAsia="宋体" w:hint="eastAsia"/>
          <w:color w:val="auto"/>
          <w:lang w:eastAsia="ko-KR"/>
        </w:rPr>
        <w:tab/>
        <w:t xml:space="preserve">Support of MBS traffic to Remote UE </w:t>
      </w:r>
      <w:r w:rsidR="007F6514" w:rsidRPr="00630F42">
        <w:rPr>
          <w:rFonts w:eastAsia="宋体"/>
          <w:color w:val="auto"/>
          <w:lang w:eastAsia="ko-KR"/>
        </w:rPr>
        <w:t xml:space="preserve">by </w:t>
      </w:r>
      <w:r w:rsidR="007F6514" w:rsidRPr="00630F42">
        <w:rPr>
          <w:rFonts w:eastAsia="宋体" w:hint="eastAsia"/>
          <w:color w:val="auto"/>
          <w:lang w:eastAsia="ko-KR"/>
        </w:rPr>
        <w:t>UE-to-Network Relay.</w:t>
      </w:r>
    </w:p>
    <w:p w14:paraId="4E51084A" w14:textId="3425DEA1" w:rsidR="002208E7" w:rsidRPr="00103669" w:rsidRDefault="00190D1D" w:rsidP="00D3463B">
      <w:pPr>
        <w:pStyle w:val="B2"/>
        <w:ind w:left="1437" w:hanging="870"/>
        <w:rPr>
          <w:rFonts w:eastAsia="宋体"/>
          <w:color w:val="auto"/>
          <w:lang w:eastAsia="ko-KR"/>
        </w:rPr>
      </w:pPr>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r w:rsidR="00103669">
        <w:rPr>
          <w:rFonts w:eastAsia="宋体" w:hint="eastAsia"/>
          <w:color w:val="auto"/>
          <w:lang w:eastAsia="zh-CN"/>
        </w:rPr>
        <w:tab/>
      </w:r>
      <w:r w:rsidR="00570306">
        <w:rPr>
          <w:rFonts w:eastAsia="宋体" w:hint="eastAsia"/>
          <w:color w:val="auto"/>
          <w:lang w:eastAsia="zh-CN"/>
        </w:rPr>
        <w:t>Whether and how to s</w:t>
      </w:r>
      <w:r w:rsidR="002208E7" w:rsidRPr="00103669">
        <w:rPr>
          <w:rFonts w:eastAsia="宋体"/>
          <w:color w:val="auto"/>
          <w:lang w:eastAsia="ko-KR"/>
        </w:rPr>
        <w:t xml:space="preserve">upport </w:t>
      </w:r>
      <w:r w:rsidR="00154A7C" w:rsidRPr="000B0CEC">
        <w:rPr>
          <w:rFonts w:eastAsia="宋体" w:hint="eastAsia"/>
          <w:color w:val="auto"/>
          <w:lang w:eastAsia="zh-CN"/>
        </w:rPr>
        <w:t>path</w:t>
      </w:r>
      <w:r w:rsidR="002208E7" w:rsidRPr="00103669">
        <w:rPr>
          <w:rFonts w:eastAsia="宋体" w:hint="eastAsia"/>
          <w:color w:val="auto"/>
          <w:lang w:eastAsia="ko-KR"/>
        </w:rPr>
        <w:t xml:space="preserve">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r w:rsidR="002208E7" w:rsidRPr="00103669">
        <w:rPr>
          <w:rFonts w:eastAsia="宋体"/>
          <w:color w:val="auto"/>
          <w:lang w:eastAsia="ko-KR"/>
        </w:rPr>
        <w:t xml:space="preserve">Uu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
    <w:p w14:paraId="6A423F11" w14:textId="490FE6AF" w:rsidR="009F53F2" w:rsidRPr="0042667F" w:rsidRDefault="00190D1D" w:rsidP="009F53F2">
      <w:pPr>
        <w:pStyle w:val="B2"/>
        <w:rPr>
          <w:rFonts w:eastAsia="宋体"/>
          <w:color w:val="auto"/>
          <w:lang w:eastAsia="zh-CN"/>
        </w:rPr>
      </w:pPr>
      <w:r w:rsidRPr="0042667F">
        <w:rPr>
          <w:rFonts w:eastAsia="宋体"/>
          <w:color w:val="auto"/>
          <w:lang w:eastAsia="zh-CN"/>
        </w:rPr>
        <w:t>WT#</w:t>
      </w:r>
      <w:r w:rsidR="002208E7" w:rsidRPr="0042667F">
        <w:rPr>
          <w:rFonts w:eastAsia="宋体" w:hint="eastAsia"/>
          <w:color w:val="auto"/>
          <w:lang w:eastAsia="ko-KR"/>
        </w:rPr>
        <w:t>5.</w:t>
      </w:r>
      <w:r w:rsidR="002208E7" w:rsidRPr="0042667F">
        <w:rPr>
          <w:rFonts w:eastAsia="宋体" w:hint="eastAsia"/>
          <w:color w:val="auto"/>
          <w:lang w:eastAsia="ko-KR"/>
        </w:rPr>
        <w:tab/>
      </w:r>
      <w:r w:rsidR="002208E7" w:rsidRPr="0042667F">
        <w:rPr>
          <w:rFonts w:eastAsia="宋体"/>
          <w:color w:val="auto"/>
          <w:lang w:eastAsia="ko-KR"/>
        </w:rPr>
        <w:t>Enhancement of UE-to-Network Relay for support of multiple</w:t>
      </w:r>
      <w:r w:rsidR="002208E7" w:rsidRPr="0042667F">
        <w:rPr>
          <w:rFonts w:eastAsia="宋体" w:hint="eastAsia"/>
          <w:color w:val="auto"/>
          <w:lang w:eastAsia="ko-KR"/>
        </w:rPr>
        <w:t xml:space="preserve"> NR PC5</w:t>
      </w:r>
      <w:r w:rsidR="002208E7" w:rsidRPr="0042667F">
        <w:rPr>
          <w:rFonts w:eastAsia="宋体"/>
          <w:color w:val="auto"/>
          <w:lang w:eastAsia="ko-KR"/>
        </w:rPr>
        <w:t xml:space="preserve"> hops</w:t>
      </w:r>
      <w:r w:rsidR="002208E7" w:rsidRPr="0042667F">
        <w:rPr>
          <w:rFonts w:eastAsia="宋体" w:hint="eastAsia"/>
          <w:color w:val="auto"/>
          <w:lang w:eastAsia="ko-KR"/>
        </w:rPr>
        <w:t>.</w:t>
      </w:r>
    </w:p>
    <w:p w14:paraId="202B62E3" w14:textId="2EFDAC5D" w:rsidR="009F53F2" w:rsidRDefault="00190D1D" w:rsidP="009F53F2">
      <w:pPr>
        <w:pStyle w:val="B2"/>
        <w:rPr>
          <w:rFonts w:eastAsia="宋体"/>
          <w:color w:val="auto"/>
          <w:lang w:eastAsia="zh-CN"/>
        </w:rPr>
      </w:pPr>
      <w:r w:rsidRPr="0042667F">
        <w:rPr>
          <w:rFonts w:eastAsia="宋体"/>
          <w:color w:val="auto"/>
          <w:lang w:eastAsia="zh-CN"/>
        </w:rPr>
        <w:t>WT#</w:t>
      </w:r>
      <w:r w:rsidR="002208E7" w:rsidRPr="0042667F">
        <w:rPr>
          <w:rFonts w:eastAsia="宋体" w:hint="eastAsia"/>
          <w:color w:val="auto"/>
          <w:lang w:eastAsia="ko-KR"/>
        </w:rPr>
        <w:t>6.</w:t>
      </w:r>
      <w:r w:rsidR="002208E7" w:rsidRPr="0042667F">
        <w:rPr>
          <w:rFonts w:eastAsia="宋体" w:hint="eastAsia"/>
          <w:color w:val="auto"/>
          <w:lang w:eastAsia="ko-KR"/>
        </w:rPr>
        <w:tab/>
        <w:t xml:space="preserve">Support of </w:t>
      </w:r>
      <w:r w:rsidR="002208E7" w:rsidRPr="0042667F">
        <w:rPr>
          <w:rFonts w:eastAsia="宋体"/>
          <w:color w:val="auto"/>
          <w:lang w:eastAsia="ko-KR"/>
        </w:rPr>
        <w:t>multiple NR PC5 hops UE-to-UE Relay</w:t>
      </w:r>
      <w:r w:rsidR="002208E7" w:rsidRPr="0042667F">
        <w:rPr>
          <w:rFonts w:eastAsia="宋体" w:hint="eastAsia"/>
          <w:color w:val="auto"/>
          <w:lang w:eastAsia="ko-KR"/>
        </w:rPr>
        <w:t>.</w:t>
      </w:r>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3D3D7E37" w:rsidR="0066547C" w:rsidRPr="00D92FCD" w:rsidRDefault="00190D1D" w:rsidP="006A19FB">
      <w:pPr>
        <w:pStyle w:val="B2"/>
        <w:ind w:left="1437" w:hanging="870"/>
        <w:rPr>
          <w:rFonts w:eastAsia="宋体"/>
          <w:color w:val="auto"/>
          <w:lang w:eastAsia="ko-KR"/>
        </w:rPr>
      </w:pPr>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r w:rsidR="0066547C" w:rsidRPr="00D92FCD">
        <w:rPr>
          <w:rFonts w:eastAsia="宋体" w:hint="eastAsia"/>
          <w:color w:val="auto"/>
          <w:lang w:eastAsia="ko-KR"/>
        </w:rPr>
        <w:tab/>
        <w:t xml:space="preserve">Support of </w:t>
      </w:r>
      <w:r w:rsidR="006A19FB">
        <w:rPr>
          <w:rFonts w:eastAsia="宋体" w:hint="eastAsia"/>
          <w:color w:val="auto"/>
          <w:lang w:eastAsia="zh-CN"/>
        </w:rPr>
        <w:t>service continuity when switching between direct network communication path and indirect network communication path</w:t>
      </w:r>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r w:rsidR="006A19FB">
        <w:rPr>
          <w:rFonts w:eastAsia="宋体" w:hint="eastAsia"/>
          <w:color w:val="auto"/>
          <w:lang w:eastAsia="zh-CN"/>
        </w:rPr>
        <w:t xml:space="preserve">, including </w:t>
      </w:r>
      <w:r w:rsidR="00CA4795">
        <w:rPr>
          <w:rFonts w:eastAsia="宋体" w:hint="eastAsia"/>
          <w:color w:val="auto"/>
          <w:lang w:eastAsia="zh-CN"/>
        </w:rPr>
        <w:t>i</w:t>
      </w:r>
      <w:r w:rsidR="006A19FB">
        <w:rPr>
          <w:rFonts w:eastAsia="宋体" w:hint="eastAsia"/>
          <w:color w:val="auto"/>
          <w:lang w:eastAsia="zh-CN"/>
        </w:rPr>
        <w:t xml:space="preserve">nter-gNB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 xml:space="preserve">nter-gNB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宋体" w:hint="eastAsia"/>
          <w:color w:val="auto"/>
          <w:lang w:eastAsia="ko-KR"/>
        </w:rPr>
        <w:t>.</w:t>
      </w:r>
    </w:p>
    <w:p w14:paraId="24401AAE" w14:textId="7B1FD6EC" w:rsidR="00B27B4D" w:rsidRDefault="00190D1D" w:rsidP="00610FA7">
      <w:pPr>
        <w:pStyle w:val="B2"/>
        <w:ind w:left="1437" w:hanging="870"/>
        <w:rPr>
          <w:rFonts w:eastAsia="宋体"/>
          <w:color w:val="auto"/>
          <w:lang w:eastAsia="zh-CN"/>
        </w:rPr>
      </w:pPr>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r w:rsidR="00A92174" w:rsidRPr="00D92FCD">
        <w:rPr>
          <w:rFonts w:eastAsia="宋体"/>
          <w:color w:val="auto"/>
          <w:lang w:eastAsia="ko-KR"/>
        </w:rPr>
        <w:tab/>
        <w:t xml:space="preserve">Support of multi-path transmission </w:t>
      </w:r>
      <w:r w:rsidR="00A8194D">
        <w:rPr>
          <w:rFonts w:eastAsia="宋体" w:hint="eastAsia"/>
          <w:color w:val="auto"/>
          <w:lang w:eastAsia="zh-CN"/>
        </w:rPr>
        <w:t xml:space="preserve">using </w:t>
      </w:r>
      <w:r w:rsidR="009B5604">
        <w:rPr>
          <w:rFonts w:eastAsia="宋体" w:hint="eastAsia"/>
          <w:color w:val="auto"/>
          <w:lang w:eastAsia="zh-CN"/>
        </w:rPr>
        <w:t xml:space="preserve">only </w:t>
      </w:r>
      <w:r w:rsidR="00A8194D">
        <w:rPr>
          <w:rFonts w:eastAsia="宋体" w:hint="eastAsia"/>
          <w:color w:val="auto"/>
          <w:lang w:eastAsia="zh-CN"/>
        </w:rPr>
        <w:t>one</w:t>
      </w:r>
      <w:r w:rsidR="00A92174" w:rsidRPr="00D92FCD">
        <w:rPr>
          <w:rFonts w:eastAsia="宋体"/>
          <w:color w:val="auto"/>
          <w:lang w:eastAsia="ko-KR"/>
        </w:rPr>
        <w:t xml:space="preserve"> direct network communication path and </w:t>
      </w:r>
      <w:r w:rsidR="009B5604">
        <w:rPr>
          <w:rFonts w:eastAsia="宋体" w:hint="eastAsia"/>
          <w:color w:val="auto"/>
          <w:lang w:eastAsia="zh-CN"/>
        </w:rPr>
        <w:t xml:space="preserve">only </w:t>
      </w:r>
      <w:r w:rsidR="00A8194D">
        <w:rPr>
          <w:rFonts w:eastAsia="宋体" w:hint="eastAsia"/>
          <w:color w:val="auto"/>
          <w:lang w:eastAsia="zh-CN"/>
        </w:rPr>
        <w:t xml:space="preserve">one </w:t>
      </w:r>
      <w:r w:rsidR="00A92174" w:rsidRPr="00D92FCD">
        <w:rPr>
          <w:rFonts w:eastAsia="宋体"/>
          <w:color w:val="auto"/>
          <w:lang w:eastAsia="ko-KR"/>
        </w:rPr>
        <w:t xml:space="preserve">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
    <w:p w14:paraId="0A1E1A9C" w14:textId="77777777" w:rsidR="009B0604" w:rsidRDefault="00190D1D" w:rsidP="0006309B">
      <w:pPr>
        <w:pStyle w:val="B2"/>
        <w:ind w:left="1437" w:hanging="870"/>
        <w:rPr>
          <w:rFonts w:eastAsia="宋体"/>
          <w:color w:val="auto"/>
          <w:lang w:eastAsia="zh-CN"/>
        </w:rPr>
      </w:pPr>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r w:rsidR="00A92174" w:rsidRPr="00D92FCD">
        <w:rPr>
          <w:rFonts w:eastAsia="宋体" w:hint="eastAsia"/>
          <w:color w:val="auto"/>
          <w:lang w:eastAsia="zh-CN"/>
        </w:rPr>
        <w:tab/>
      </w:r>
      <w:r w:rsidR="00914281" w:rsidRPr="0042667F">
        <w:rPr>
          <w:rFonts w:eastAsia="宋体" w:hint="eastAsia"/>
          <w:color w:val="auto"/>
          <w:lang w:eastAsia="zh-CN"/>
        </w:rPr>
        <w:t>Whether and how to</w:t>
      </w:r>
      <w:r w:rsidR="00914281">
        <w:rPr>
          <w:rFonts w:eastAsia="宋体" w:hint="eastAsia"/>
          <w:color w:val="auto"/>
          <w:lang w:eastAsia="zh-CN"/>
        </w:rPr>
        <w:t xml:space="preserve"> s</w:t>
      </w:r>
      <w:r w:rsidR="00A92174" w:rsidRPr="00D92FCD">
        <w:rPr>
          <w:rFonts w:eastAsia="宋体" w:hint="eastAsia"/>
          <w:color w:val="auto"/>
          <w:lang w:eastAsia="zh-CN"/>
        </w:rPr>
        <w:t xml:space="preserve">upport of </w:t>
      </w:r>
      <w:r w:rsidR="00A92174" w:rsidRPr="00D92FCD">
        <w:rPr>
          <w:rFonts w:eastAsia="宋体"/>
          <w:color w:val="auto"/>
          <w:lang w:eastAsia="zh-CN"/>
        </w:rPr>
        <w:t>non-3GPP RAT</w:t>
      </w:r>
      <w:r w:rsidR="00A92174" w:rsidRPr="00D92FCD">
        <w:rPr>
          <w:rFonts w:eastAsia="宋体" w:hint="eastAsia"/>
          <w:color w:val="auto"/>
          <w:lang w:eastAsia="zh-CN"/>
        </w:rPr>
        <w:t xml:space="preserve"> (e.g. Wi-Fi or Bluetooth) over PC5 reference point for </w:t>
      </w:r>
      <w:r w:rsidR="00920C81">
        <w:rPr>
          <w:rFonts w:eastAsia="宋体" w:hint="eastAsia"/>
          <w:color w:val="auto"/>
          <w:lang w:eastAsia="zh-CN"/>
        </w:rPr>
        <w:t xml:space="preserve">Layer-3 </w:t>
      </w:r>
      <w:r w:rsidR="00A92174" w:rsidRPr="00D92FCD">
        <w:rPr>
          <w:rFonts w:eastAsia="宋体" w:hint="eastAsia"/>
          <w:color w:val="auto"/>
          <w:lang w:eastAsia="zh-CN"/>
        </w:rPr>
        <w:t>UE-to-Network Relay.</w:t>
      </w:r>
    </w:p>
    <w:p w14:paraId="1EB75D82" w14:textId="3FEF8D74" w:rsidR="00B27B4D" w:rsidRDefault="00190D1D" w:rsidP="0006309B">
      <w:pPr>
        <w:pStyle w:val="B2"/>
        <w:ind w:left="1437" w:hanging="870"/>
        <w:rPr>
          <w:rFonts w:eastAsia="宋体"/>
          <w:color w:val="auto"/>
          <w:lang w:eastAsia="zh-CN"/>
        </w:rPr>
      </w:pPr>
      <w:r>
        <w:rPr>
          <w:rFonts w:eastAsia="宋体"/>
          <w:color w:val="auto"/>
          <w:lang w:eastAsia="zh-CN"/>
        </w:rPr>
        <w:t>WT#</w:t>
      </w:r>
      <w:r w:rsidR="00D66DED">
        <w:rPr>
          <w:rFonts w:eastAsia="宋体" w:hint="eastAsia"/>
          <w:color w:val="auto"/>
          <w:lang w:eastAsia="zh-CN"/>
        </w:rPr>
        <w:t>1</w:t>
      </w:r>
      <w:r w:rsidR="00D66DED">
        <w:rPr>
          <w:rFonts w:eastAsia="宋体"/>
          <w:color w:val="auto"/>
          <w:lang w:eastAsia="zh-CN"/>
        </w:rPr>
        <w:t>0</w:t>
      </w:r>
      <w:r w:rsidR="00A92174" w:rsidRPr="00D92FCD">
        <w:rPr>
          <w:rFonts w:eastAsia="宋体" w:hint="eastAsia"/>
          <w:color w:val="auto"/>
          <w:lang w:eastAsia="zh-CN"/>
        </w:rPr>
        <w:t>.</w:t>
      </w:r>
      <w:r w:rsidR="00D92FCD">
        <w:rPr>
          <w:rFonts w:eastAsia="宋体" w:hint="eastAsia"/>
          <w:color w:val="auto"/>
          <w:lang w:eastAsia="zh-CN"/>
        </w:rPr>
        <w:tab/>
      </w:r>
      <w:r w:rsidR="00A92174" w:rsidRPr="00D92FCD">
        <w:rPr>
          <w:rFonts w:eastAsia="宋体" w:hint="eastAsia"/>
          <w:color w:val="auto"/>
          <w:lang w:eastAsia="zh-CN"/>
        </w:rPr>
        <w:t>Support of Emergency Services for Remote UE over UE-to-Network Relay.</w:t>
      </w:r>
    </w:p>
    <w:p w14:paraId="3829A7DE" w14:textId="2813BD43" w:rsidR="001A6931" w:rsidRP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6015744A" w:rsidR="00486DA8" w:rsidRDefault="0014050F" w:rsidP="00EF1423">
      <w:pPr>
        <w:pStyle w:val="B2"/>
        <w:ind w:left="1437" w:hanging="870"/>
        <w:rPr>
          <w:rFonts w:eastAsia="宋体"/>
          <w:color w:val="auto"/>
          <w:lang w:eastAsia="zh-CN"/>
        </w:rPr>
      </w:pPr>
      <w:r>
        <w:rPr>
          <w:rFonts w:eastAsia="宋体" w:hint="eastAsia"/>
          <w:color w:val="auto"/>
          <w:lang w:eastAsia="zh-CN"/>
        </w:rPr>
        <w:t>WT#11</w:t>
      </w:r>
      <w:r w:rsidR="00486DA8">
        <w:rPr>
          <w:rFonts w:eastAsia="宋体" w:hint="eastAsia"/>
          <w:color w:val="auto"/>
          <w:lang w:eastAsia="zh-CN"/>
        </w:rPr>
        <w:t>.</w:t>
      </w:r>
      <w:r w:rsidR="00486DA8">
        <w:rPr>
          <w:rFonts w:eastAsia="宋体" w:hint="eastAsia"/>
          <w:color w:val="auto"/>
          <w:lang w:eastAsia="zh-CN"/>
        </w:rPr>
        <w:tab/>
        <w:t>Support of PC5 DRX</w:t>
      </w:r>
      <w:r w:rsidR="0017707C">
        <w:rPr>
          <w:rFonts w:eastAsia="宋体" w:hint="eastAsia"/>
          <w:color w:val="auto"/>
          <w:lang w:eastAsia="zh-CN"/>
        </w:rPr>
        <w:t xml:space="preserve"> for </w:t>
      </w:r>
      <w:r w:rsidR="00EF1423">
        <w:rPr>
          <w:rFonts w:eastAsia="宋体" w:hint="eastAsia"/>
          <w:color w:val="auto"/>
          <w:lang w:eastAsia="zh-CN"/>
        </w:rPr>
        <w:t>Direct Communication, Direct Discovery, UE-to-Network Relay and UE-to-UE Relay.</w:t>
      </w:r>
    </w:p>
    <w:p w14:paraId="67A7FB69" w14:textId="6A7F8243" w:rsidR="00405777" w:rsidRPr="00405777" w:rsidRDefault="00405777" w:rsidP="00405777">
      <w:pPr>
        <w:pStyle w:val="NO"/>
        <w:rPr>
          <w:lang w:eastAsia="zh-CN"/>
        </w:rPr>
      </w:pPr>
      <w:r>
        <w:rPr>
          <w:rFonts w:hint="eastAsia"/>
          <w:lang w:eastAsia="zh-CN"/>
        </w:rPr>
        <w:t xml:space="preserve">NOTE </w:t>
      </w:r>
      <w:r w:rsidR="00EC1815">
        <w:rPr>
          <w:rFonts w:hint="eastAsia"/>
          <w:lang w:eastAsia="zh-CN"/>
        </w:rPr>
        <w:t>4</w:t>
      </w:r>
      <w:r>
        <w:rPr>
          <w:rFonts w:hint="eastAsia"/>
          <w:lang w:eastAsia="zh-CN"/>
        </w:rPr>
        <w:t>:</w:t>
      </w:r>
      <w:r>
        <w:rPr>
          <w:rFonts w:hint="eastAsia"/>
          <w:lang w:eastAsia="zh-CN"/>
        </w:rPr>
        <w:tab/>
      </w:r>
      <w:r w:rsidR="00AB3229">
        <w:rPr>
          <w:rFonts w:hint="eastAsia"/>
          <w:lang w:eastAsia="zh-CN"/>
        </w:rPr>
        <w:t>Support of PC5 DRX (WT#11</w:t>
      </w:r>
      <w:bookmarkStart w:id="0" w:name="_GoBack"/>
      <w:bookmarkEnd w:id="0"/>
      <w:r>
        <w:rPr>
          <w:rFonts w:hint="eastAsia"/>
          <w:lang w:eastAsia="zh-CN"/>
        </w:rPr>
        <w:t xml:space="preserve">) will be refined pending on </w:t>
      </w:r>
      <w:r>
        <w:rPr>
          <w:lang w:eastAsia="zh-CN"/>
        </w:rPr>
        <w:t xml:space="preserve">conclusions/decisions about PC5 DRX support for Rel-17 </w:t>
      </w:r>
      <w:r>
        <w:rPr>
          <w:rFonts w:hint="eastAsia"/>
          <w:lang w:eastAsia="zh-CN"/>
        </w:rPr>
        <w:t>5G_</w:t>
      </w:r>
      <w:r>
        <w:rPr>
          <w:lang w:eastAsia="zh-CN"/>
        </w:rPr>
        <w:t>ProSe</w:t>
      </w:r>
      <w:r>
        <w:rPr>
          <w:rFonts w:hint="eastAsia"/>
          <w:lang w:eastAsia="zh-CN"/>
        </w:rPr>
        <w:t>.</w:t>
      </w:r>
    </w:p>
    <w:p w14:paraId="354839BD" w14:textId="0C504289" w:rsidR="00414FCD" w:rsidRPr="0042667F" w:rsidRDefault="00414FCD" w:rsidP="00D04FAD">
      <w:pPr>
        <w:pStyle w:val="NO"/>
        <w:rPr>
          <w:lang w:eastAsia="zh-CN"/>
        </w:rPr>
      </w:pPr>
      <w:r w:rsidRPr="0042667F">
        <w:rPr>
          <w:rFonts w:hint="eastAsia"/>
          <w:lang w:eastAsia="zh-CN"/>
        </w:rPr>
        <w:t xml:space="preserve">NOTE </w:t>
      </w:r>
      <w:r w:rsidR="00EC1815" w:rsidRPr="0042667F">
        <w:rPr>
          <w:rFonts w:hint="eastAsia"/>
          <w:lang w:eastAsia="zh-CN"/>
        </w:rPr>
        <w:t>5</w:t>
      </w:r>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194D166D" w:rsidR="00CC632D" w:rsidRPr="0042667F" w:rsidRDefault="00D04FAD" w:rsidP="00CC632D">
      <w:pPr>
        <w:pStyle w:val="NO"/>
        <w:rPr>
          <w:lang w:eastAsia="zh-CN"/>
        </w:rPr>
      </w:pPr>
      <w:r w:rsidRPr="0042667F">
        <w:t xml:space="preserve">NOTE </w:t>
      </w:r>
      <w:r w:rsidR="00EC1815" w:rsidRPr="0042667F">
        <w:rPr>
          <w:rFonts w:hint="eastAsia"/>
          <w:lang w:eastAsia="zh-CN"/>
        </w:rPr>
        <w:t>6</w:t>
      </w:r>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(all WTs except for WT#4</w:t>
      </w:r>
      <w:r w:rsidR="0042667F">
        <w:rPr>
          <w:rFonts w:hint="eastAsia"/>
          <w:lang w:eastAsia="zh-CN"/>
        </w:rPr>
        <w:t xml:space="preserve"> and WT#9</w:t>
      </w:r>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1CD36523" w:rsidR="00CC632D" w:rsidRPr="00D04FAD" w:rsidRDefault="00CC632D" w:rsidP="00CC632D">
      <w:pPr>
        <w:pStyle w:val="NO"/>
        <w:rPr>
          <w:lang w:eastAsia="zh-CN"/>
        </w:rPr>
      </w:pPr>
      <w:r w:rsidRPr="0042667F">
        <w:rPr>
          <w:rFonts w:hint="eastAsia"/>
          <w:lang w:eastAsia="zh-CN"/>
        </w:rPr>
        <w:t xml:space="preserve">NOTE </w:t>
      </w:r>
      <w:r w:rsidR="00EC1815" w:rsidRPr="0042667F">
        <w:rPr>
          <w:rFonts w:hint="eastAsia"/>
          <w:lang w:eastAsia="zh-CN"/>
        </w:rPr>
        <w:t>7</w:t>
      </w:r>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lastRenderedPageBreak/>
              <w:t>(Study)</w:t>
            </w:r>
          </w:p>
        </w:tc>
        <w:tc>
          <w:tcPr>
            <w:tcW w:w="1605" w:type="dxa"/>
          </w:tcPr>
          <w:p w14:paraId="7F9A678B" w14:textId="77777777" w:rsidR="00446DB8" w:rsidRPr="00AE176A" w:rsidRDefault="00446DB8" w:rsidP="004E38B7">
            <w:pPr>
              <w:rPr>
                <w:b/>
              </w:rPr>
            </w:pPr>
            <w:r w:rsidRPr="00AE176A">
              <w:rPr>
                <w:b/>
              </w:rPr>
              <w:lastRenderedPageBreak/>
              <w:t>TU Estimate</w:t>
            </w:r>
          </w:p>
          <w:p w14:paraId="61833894" w14:textId="77777777" w:rsidR="00446DB8" w:rsidRPr="00AE176A" w:rsidRDefault="00446DB8" w:rsidP="004E38B7">
            <w:pPr>
              <w:rPr>
                <w:b/>
              </w:rPr>
            </w:pPr>
            <w:r w:rsidRPr="00AE176A">
              <w:rPr>
                <w:b/>
              </w:rPr>
              <w:lastRenderedPageBreak/>
              <w:t>(Normative)</w:t>
            </w:r>
          </w:p>
        </w:tc>
        <w:tc>
          <w:tcPr>
            <w:tcW w:w="1605" w:type="dxa"/>
          </w:tcPr>
          <w:p w14:paraId="021E73FD" w14:textId="77777777" w:rsidR="00446DB8" w:rsidRPr="00AE176A" w:rsidRDefault="00446DB8" w:rsidP="004E38B7">
            <w:pPr>
              <w:rPr>
                <w:b/>
              </w:rPr>
            </w:pPr>
            <w:r w:rsidRPr="00AE176A">
              <w:rPr>
                <w:b/>
              </w:rPr>
              <w:lastRenderedPageBreak/>
              <w:t>RAN Dependency</w:t>
            </w:r>
          </w:p>
          <w:p w14:paraId="65546BCD" w14:textId="77777777" w:rsidR="00446DB8" w:rsidRPr="00AE176A" w:rsidRDefault="00446DB8" w:rsidP="004E38B7">
            <w:pPr>
              <w:rPr>
                <w:b/>
              </w:rPr>
            </w:pPr>
            <w:r w:rsidRPr="00AE176A">
              <w:rPr>
                <w:b/>
              </w:rPr>
              <w:lastRenderedPageBreak/>
              <w:t xml:space="preserve">(Yes/No/Maybe) </w:t>
            </w:r>
          </w:p>
        </w:tc>
        <w:tc>
          <w:tcPr>
            <w:tcW w:w="2447" w:type="dxa"/>
          </w:tcPr>
          <w:p w14:paraId="72B88ED5" w14:textId="77777777" w:rsidR="00446DB8" w:rsidRPr="00AE176A" w:rsidRDefault="00446DB8" w:rsidP="004E38B7">
            <w:pPr>
              <w:rPr>
                <w:b/>
              </w:rPr>
            </w:pPr>
            <w:r w:rsidRPr="00AE176A">
              <w:rPr>
                <w:b/>
              </w:rPr>
              <w:lastRenderedPageBreak/>
              <w:t xml:space="preserve">Inter Work Tasks Dependency </w:t>
            </w:r>
          </w:p>
          <w:p w14:paraId="2D4C7FC9" w14:textId="52A49A24" w:rsidR="00446DB8" w:rsidRPr="00AE176A" w:rsidRDefault="00446DB8" w:rsidP="004E38B7">
            <w:pPr>
              <w:rPr>
                <w:b/>
              </w:rPr>
            </w:pPr>
          </w:p>
        </w:tc>
      </w:tr>
      <w:tr w:rsidR="00C81D7C" w:rsidRPr="00FF2903" w14:paraId="499EF426" w14:textId="77777777" w:rsidTr="00C00406">
        <w:tc>
          <w:tcPr>
            <w:tcW w:w="1151" w:type="dxa"/>
            <w:shd w:val="clear" w:color="auto" w:fill="auto"/>
          </w:tcPr>
          <w:p w14:paraId="500F4CD1" w14:textId="0DE94F1C" w:rsidR="00C81D7C" w:rsidRPr="00FF2903" w:rsidRDefault="00C81D7C" w:rsidP="00C00406">
            <w:pPr>
              <w:rPr>
                <w:lang w:eastAsia="zh-CN"/>
              </w:rPr>
            </w:pPr>
            <w:r w:rsidRPr="00FF2903">
              <w:lastRenderedPageBreak/>
              <w:t>WT#</w:t>
            </w:r>
            <w:r w:rsidR="00743BB1">
              <w:rPr>
                <w:rFonts w:hint="eastAsia"/>
                <w:lang w:eastAsia="zh-CN"/>
              </w:rPr>
              <w:t>1</w:t>
            </w:r>
          </w:p>
        </w:tc>
        <w:tc>
          <w:tcPr>
            <w:tcW w:w="1428" w:type="dxa"/>
            <w:shd w:val="clear" w:color="auto" w:fill="auto"/>
          </w:tcPr>
          <w:p w14:paraId="7602BC4C" w14:textId="3248F0C2" w:rsidR="00C81D7C" w:rsidRPr="00FF2903" w:rsidRDefault="00850EC6" w:rsidP="00C00406">
            <w:pPr>
              <w:rPr>
                <w:lang w:eastAsia="zh-CN"/>
              </w:rPr>
            </w:pPr>
            <w:r>
              <w:rPr>
                <w:rFonts w:hint="eastAsia"/>
                <w:lang w:eastAsia="zh-CN"/>
              </w:rPr>
              <w:t>0.5</w:t>
            </w:r>
          </w:p>
        </w:tc>
        <w:tc>
          <w:tcPr>
            <w:tcW w:w="1605" w:type="dxa"/>
          </w:tcPr>
          <w:p w14:paraId="61FEAFA9" w14:textId="6F99F96C" w:rsidR="00C81D7C" w:rsidRPr="00FF2903" w:rsidRDefault="00F07F8E" w:rsidP="00C00406">
            <w:pPr>
              <w:rPr>
                <w:lang w:eastAsia="zh-CN"/>
              </w:rPr>
            </w:pPr>
            <w:r>
              <w:rPr>
                <w:lang w:eastAsia="zh-CN"/>
              </w:rPr>
              <w:t>0.5</w:t>
            </w:r>
          </w:p>
        </w:tc>
        <w:tc>
          <w:tcPr>
            <w:tcW w:w="1605" w:type="dxa"/>
          </w:tcPr>
          <w:p w14:paraId="02A5D092" w14:textId="77777777" w:rsidR="00C81D7C" w:rsidRPr="00FF2903" w:rsidRDefault="00C81D7C" w:rsidP="00C00406">
            <w:pPr>
              <w:rPr>
                <w:lang w:eastAsia="zh-CN"/>
              </w:rPr>
            </w:pPr>
            <w:r>
              <w:rPr>
                <w:rFonts w:hint="eastAsia"/>
                <w:lang w:eastAsia="zh-CN"/>
              </w:rPr>
              <w:t>Yes</w:t>
            </w:r>
          </w:p>
        </w:tc>
        <w:tc>
          <w:tcPr>
            <w:tcW w:w="2447" w:type="dxa"/>
          </w:tcPr>
          <w:p w14:paraId="2E3F3347" w14:textId="758EB5A6" w:rsidR="00C81D7C" w:rsidRPr="00FF2903" w:rsidRDefault="00C81D7C" w:rsidP="00C00406">
            <w:pPr>
              <w:rPr>
                <w:lang w:eastAsia="zh-CN"/>
              </w:rPr>
            </w:pPr>
            <w:r>
              <w:t>WT#</w:t>
            </w:r>
            <w:r w:rsidR="00103312">
              <w:rPr>
                <w:rFonts w:hint="eastAsia"/>
                <w:lang w:eastAsia="zh-CN"/>
              </w:rPr>
              <w:t>1</w:t>
            </w:r>
            <w:r w:rsidRPr="00A518FF">
              <w:t xml:space="preserve"> is self-contained</w:t>
            </w:r>
            <w:r w:rsidRPr="00A518FF">
              <w:rPr>
                <w:rFonts w:hint="eastAsia"/>
                <w:lang w:eastAsia="zh-CN"/>
              </w:rPr>
              <w:t>.</w:t>
            </w:r>
          </w:p>
        </w:tc>
      </w:tr>
      <w:tr w:rsidR="00C81D7C" w:rsidRPr="00FF2903" w14:paraId="7EC7D682" w14:textId="77777777" w:rsidTr="00A76FDD">
        <w:tc>
          <w:tcPr>
            <w:tcW w:w="1151" w:type="dxa"/>
            <w:shd w:val="clear" w:color="auto" w:fill="auto"/>
          </w:tcPr>
          <w:p w14:paraId="14BE98AF" w14:textId="77777777" w:rsidR="00C81D7C" w:rsidRPr="00FF2903" w:rsidRDefault="00C81D7C" w:rsidP="00A76FDD">
            <w:pPr>
              <w:rPr>
                <w:lang w:eastAsia="zh-CN"/>
              </w:rPr>
            </w:pPr>
            <w:r w:rsidRPr="00FF2903">
              <w:t>WT#</w:t>
            </w:r>
            <w:r>
              <w:rPr>
                <w:rFonts w:hint="eastAsia"/>
                <w:lang w:eastAsia="zh-CN"/>
              </w:rPr>
              <w:t>2</w:t>
            </w:r>
          </w:p>
        </w:tc>
        <w:tc>
          <w:tcPr>
            <w:tcW w:w="1428" w:type="dxa"/>
            <w:shd w:val="clear" w:color="auto" w:fill="auto"/>
          </w:tcPr>
          <w:p w14:paraId="6EF43861" w14:textId="45FF339D" w:rsidR="00C81D7C" w:rsidRPr="00FF2903" w:rsidRDefault="003E58BC" w:rsidP="00A76FDD">
            <w:pPr>
              <w:rPr>
                <w:lang w:eastAsia="zh-CN"/>
              </w:rPr>
            </w:pPr>
            <w:r>
              <w:rPr>
                <w:rFonts w:hint="eastAsia"/>
                <w:lang w:eastAsia="zh-CN"/>
              </w:rPr>
              <w:t>1.5</w:t>
            </w:r>
          </w:p>
        </w:tc>
        <w:tc>
          <w:tcPr>
            <w:tcW w:w="1605" w:type="dxa"/>
          </w:tcPr>
          <w:p w14:paraId="2A23D408" w14:textId="6A6BFA9B" w:rsidR="00C81D7C" w:rsidRPr="00FF2903" w:rsidRDefault="003E58BC" w:rsidP="00A76FDD">
            <w:pPr>
              <w:rPr>
                <w:lang w:eastAsia="zh-CN"/>
              </w:rPr>
            </w:pPr>
            <w:r>
              <w:rPr>
                <w:rFonts w:hint="eastAsia"/>
                <w:lang w:eastAsia="zh-CN"/>
              </w:rPr>
              <w:t>0.75</w:t>
            </w:r>
          </w:p>
        </w:tc>
        <w:tc>
          <w:tcPr>
            <w:tcW w:w="1605" w:type="dxa"/>
          </w:tcPr>
          <w:p w14:paraId="3B89F4DF" w14:textId="77777777" w:rsidR="00C81D7C" w:rsidRPr="00FF2903" w:rsidRDefault="00C81D7C" w:rsidP="00A76FDD">
            <w:pPr>
              <w:rPr>
                <w:lang w:eastAsia="zh-CN"/>
              </w:rPr>
            </w:pPr>
            <w:r>
              <w:rPr>
                <w:rFonts w:hint="eastAsia"/>
                <w:lang w:eastAsia="zh-CN"/>
              </w:rPr>
              <w:t>Yes</w:t>
            </w:r>
          </w:p>
        </w:tc>
        <w:tc>
          <w:tcPr>
            <w:tcW w:w="2447" w:type="dxa"/>
          </w:tcPr>
          <w:p w14:paraId="3683F12B" w14:textId="77777777" w:rsidR="00C81D7C" w:rsidRPr="00FA3919" w:rsidRDefault="00C81D7C" w:rsidP="00A76FDD">
            <w:r>
              <w:t>WT#</w:t>
            </w:r>
            <w:r>
              <w:rPr>
                <w:rFonts w:hint="eastAsia"/>
                <w:lang w:eastAsia="zh-CN"/>
              </w:rPr>
              <w:t>2</w:t>
            </w:r>
            <w:r w:rsidRPr="00A518FF">
              <w:t xml:space="preserve"> is self-contained</w:t>
            </w:r>
            <w:r w:rsidRPr="00A518FF">
              <w:rPr>
                <w:rFonts w:hint="eastAsia"/>
                <w:lang w:eastAsia="zh-CN"/>
              </w:rPr>
              <w:t>.</w:t>
            </w:r>
          </w:p>
        </w:tc>
      </w:tr>
      <w:tr w:rsidR="007F6514" w:rsidRPr="00FF2903" w14:paraId="417E5F35" w14:textId="77777777" w:rsidTr="00380113">
        <w:tc>
          <w:tcPr>
            <w:tcW w:w="1151" w:type="dxa"/>
            <w:shd w:val="clear" w:color="auto" w:fill="auto"/>
          </w:tcPr>
          <w:p w14:paraId="2DB3D111" w14:textId="77777777" w:rsidR="007F6514" w:rsidRPr="00FF2903" w:rsidRDefault="007F6514" w:rsidP="00380113">
            <w:pPr>
              <w:rPr>
                <w:lang w:eastAsia="zh-CN"/>
              </w:rPr>
            </w:pPr>
            <w:r>
              <w:t>WT#</w:t>
            </w:r>
            <w:r>
              <w:rPr>
                <w:rFonts w:hint="eastAsia"/>
                <w:lang w:eastAsia="zh-CN"/>
              </w:rPr>
              <w:t>3</w:t>
            </w:r>
          </w:p>
        </w:tc>
        <w:tc>
          <w:tcPr>
            <w:tcW w:w="1428" w:type="dxa"/>
            <w:shd w:val="clear" w:color="auto" w:fill="auto"/>
          </w:tcPr>
          <w:p w14:paraId="666849B9" w14:textId="407D1466" w:rsidR="007F6514" w:rsidRPr="00FF2903" w:rsidRDefault="00F07F8E" w:rsidP="00380113">
            <w:pPr>
              <w:rPr>
                <w:lang w:eastAsia="zh-CN"/>
              </w:rPr>
            </w:pPr>
            <w:r>
              <w:rPr>
                <w:lang w:eastAsia="zh-CN"/>
              </w:rPr>
              <w:t>2</w:t>
            </w:r>
          </w:p>
        </w:tc>
        <w:tc>
          <w:tcPr>
            <w:tcW w:w="1605" w:type="dxa"/>
          </w:tcPr>
          <w:p w14:paraId="49E12229" w14:textId="19845297" w:rsidR="007F6514" w:rsidRPr="00FF2903" w:rsidRDefault="00F07F8E" w:rsidP="00380113">
            <w:pPr>
              <w:rPr>
                <w:lang w:eastAsia="zh-CN"/>
              </w:rPr>
            </w:pPr>
            <w:r>
              <w:rPr>
                <w:lang w:eastAsia="zh-CN"/>
              </w:rPr>
              <w:t>1</w:t>
            </w:r>
          </w:p>
        </w:tc>
        <w:tc>
          <w:tcPr>
            <w:tcW w:w="1605" w:type="dxa"/>
          </w:tcPr>
          <w:p w14:paraId="5CE86492" w14:textId="77777777" w:rsidR="007F6514" w:rsidRPr="00FF2903" w:rsidRDefault="007F6514" w:rsidP="00380113">
            <w:pPr>
              <w:rPr>
                <w:lang w:eastAsia="zh-CN"/>
              </w:rPr>
            </w:pPr>
            <w:r>
              <w:rPr>
                <w:rFonts w:hint="eastAsia"/>
                <w:lang w:eastAsia="zh-CN"/>
              </w:rPr>
              <w:t>Yes</w:t>
            </w:r>
          </w:p>
        </w:tc>
        <w:tc>
          <w:tcPr>
            <w:tcW w:w="2447" w:type="dxa"/>
          </w:tcPr>
          <w:p w14:paraId="5A672189" w14:textId="77777777" w:rsidR="007F6514" w:rsidRPr="00FA3919" w:rsidRDefault="007F6514" w:rsidP="00380113">
            <w:pPr>
              <w:rPr>
                <w:lang w:eastAsia="zh-CN"/>
              </w:rPr>
            </w:pPr>
            <w:r>
              <w:t>WT#</w:t>
            </w:r>
            <w:r>
              <w:rPr>
                <w:rFonts w:hint="eastAsia"/>
                <w:lang w:eastAsia="zh-CN"/>
              </w:rPr>
              <w:t>3</w:t>
            </w:r>
            <w:r w:rsidRPr="00A518FF">
              <w:t xml:space="preserve"> is self-contained</w:t>
            </w:r>
            <w:r w:rsidRPr="00A518FF">
              <w:rPr>
                <w:rFonts w:hint="eastAsia"/>
                <w:lang w:eastAsia="zh-CN"/>
              </w:rPr>
              <w:t>.</w:t>
            </w:r>
          </w:p>
        </w:tc>
      </w:tr>
      <w:tr w:rsidR="00446DB8" w:rsidRPr="00FF2903" w14:paraId="465053A1" w14:textId="77777777" w:rsidTr="004E38B7">
        <w:tc>
          <w:tcPr>
            <w:tcW w:w="1151" w:type="dxa"/>
            <w:shd w:val="clear" w:color="auto" w:fill="auto"/>
          </w:tcPr>
          <w:p w14:paraId="23253E5C" w14:textId="0CCF00BE" w:rsidR="00446DB8" w:rsidRPr="00FF2903" w:rsidRDefault="00446DB8" w:rsidP="004E38B7">
            <w:pPr>
              <w:rPr>
                <w:lang w:eastAsia="zh-CN"/>
              </w:rPr>
            </w:pPr>
            <w:r w:rsidRPr="00FF2903">
              <w:t>WT#</w:t>
            </w:r>
            <w:r w:rsidR="00743BB1">
              <w:rPr>
                <w:rFonts w:hint="eastAsia"/>
                <w:lang w:eastAsia="zh-CN"/>
              </w:rPr>
              <w:t>4</w:t>
            </w:r>
          </w:p>
        </w:tc>
        <w:tc>
          <w:tcPr>
            <w:tcW w:w="1428" w:type="dxa"/>
            <w:shd w:val="clear" w:color="auto" w:fill="auto"/>
          </w:tcPr>
          <w:p w14:paraId="66D61088" w14:textId="6DE1B48D" w:rsidR="00446DB8" w:rsidRPr="00FF2903" w:rsidRDefault="00446DB8" w:rsidP="004E38B7">
            <w:pPr>
              <w:rPr>
                <w:lang w:eastAsia="zh-CN"/>
              </w:rPr>
            </w:pPr>
            <w:r>
              <w:rPr>
                <w:rFonts w:hint="eastAsia"/>
                <w:lang w:eastAsia="zh-CN"/>
              </w:rPr>
              <w:t>0.</w:t>
            </w:r>
            <w:r w:rsidR="008D4544">
              <w:rPr>
                <w:rFonts w:hint="eastAsia"/>
                <w:lang w:eastAsia="zh-CN"/>
              </w:rPr>
              <w:t>7</w:t>
            </w:r>
            <w:r>
              <w:rPr>
                <w:rFonts w:hint="eastAsia"/>
                <w:lang w:eastAsia="zh-CN"/>
              </w:rPr>
              <w:t>5</w:t>
            </w:r>
          </w:p>
        </w:tc>
        <w:tc>
          <w:tcPr>
            <w:tcW w:w="1605" w:type="dxa"/>
          </w:tcPr>
          <w:p w14:paraId="3D452BB1" w14:textId="77777777" w:rsidR="00446DB8" w:rsidRPr="00FF2903" w:rsidRDefault="00446DB8" w:rsidP="004E38B7">
            <w:pPr>
              <w:rPr>
                <w:lang w:eastAsia="zh-CN"/>
              </w:rPr>
            </w:pPr>
            <w:r>
              <w:rPr>
                <w:rFonts w:hint="eastAsia"/>
                <w:lang w:eastAsia="zh-CN"/>
              </w:rPr>
              <w:t>0.25</w:t>
            </w:r>
          </w:p>
        </w:tc>
        <w:tc>
          <w:tcPr>
            <w:tcW w:w="1605" w:type="dxa"/>
          </w:tcPr>
          <w:p w14:paraId="21A9E990" w14:textId="77777777" w:rsidR="00446DB8" w:rsidRPr="00FF2903" w:rsidRDefault="00446DB8" w:rsidP="004E38B7">
            <w:pPr>
              <w:rPr>
                <w:lang w:eastAsia="zh-CN"/>
              </w:rPr>
            </w:pPr>
            <w:r>
              <w:rPr>
                <w:rFonts w:hint="eastAsia"/>
                <w:lang w:eastAsia="zh-CN"/>
              </w:rPr>
              <w:t>No</w:t>
            </w:r>
          </w:p>
        </w:tc>
        <w:tc>
          <w:tcPr>
            <w:tcW w:w="2447" w:type="dxa"/>
          </w:tcPr>
          <w:p w14:paraId="0E71FF00" w14:textId="4C8BDB38" w:rsidR="00446DB8" w:rsidRPr="00FA3919" w:rsidRDefault="00103312" w:rsidP="004E38B7">
            <w:pPr>
              <w:rPr>
                <w:color w:val="FF0000"/>
                <w:lang w:eastAsia="zh-CN"/>
              </w:rPr>
            </w:pPr>
            <w:r>
              <w:t>WT#</w:t>
            </w:r>
            <w:r>
              <w:rPr>
                <w:rFonts w:hint="eastAsia"/>
                <w:lang w:eastAsia="zh-CN"/>
              </w:rPr>
              <w:t>4</w:t>
            </w:r>
            <w:r w:rsidR="00446DB8" w:rsidRPr="00A518FF">
              <w:t xml:space="preserve"> is self-contained</w:t>
            </w:r>
            <w:r w:rsidR="00446DB8" w:rsidRPr="00A518FF">
              <w:rPr>
                <w:rFonts w:hint="eastAsia"/>
                <w:lang w:eastAsia="zh-CN"/>
              </w:rPr>
              <w:t>.</w:t>
            </w:r>
          </w:p>
        </w:tc>
      </w:tr>
      <w:tr w:rsidR="00446DB8" w:rsidRPr="00FF2903" w14:paraId="161D1B3A" w14:textId="396CF795" w:rsidTr="004E38B7">
        <w:tc>
          <w:tcPr>
            <w:tcW w:w="1151" w:type="dxa"/>
            <w:shd w:val="clear" w:color="auto" w:fill="auto"/>
          </w:tcPr>
          <w:p w14:paraId="6D2AC230" w14:textId="464C6B48" w:rsidR="00446DB8" w:rsidRPr="00FF2903" w:rsidRDefault="00446DB8" w:rsidP="004E38B7">
            <w:r w:rsidRPr="00FF2903">
              <w:t>WT#</w:t>
            </w:r>
            <w:r>
              <w:rPr>
                <w:rFonts w:hint="eastAsia"/>
                <w:lang w:eastAsia="zh-CN"/>
              </w:rPr>
              <w:t>5</w:t>
            </w:r>
          </w:p>
        </w:tc>
        <w:tc>
          <w:tcPr>
            <w:tcW w:w="1428" w:type="dxa"/>
            <w:shd w:val="clear" w:color="auto" w:fill="auto"/>
          </w:tcPr>
          <w:p w14:paraId="1C68AC88" w14:textId="518C12DD" w:rsidR="00446DB8" w:rsidRPr="00FF2903" w:rsidRDefault="00704590" w:rsidP="004E38B7">
            <w:pPr>
              <w:rPr>
                <w:lang w:eastAsia="zh-CN"/>
              </w:rPr>
            </w:pPr>
            <w:r>
              <w:rPr>
                <w:rFonts w:hint="eastAsia"/>
                <w:lang w:eastAsia="zh-CN"/>
              </w:rPr>
              <w:t>1</w:t>
            </w:r>
            <w:r w:rsidR="00DE0B70">
              <w:rPr>
                <w:rFonts w:hint="eastAsia"/>
                <w:lang w:eastAsia="zh-CN"/>
              </w:rPr>
              <w:t>.5</w:t>
            </w:r>
          </w:p>
        </w:tc>
        <w:tc>
          <w:tcPr>
            <w:tcW w:w="1605" w:type="dxa"/>
          </w:tcPr>
          <w:p w14:paraId="76AFA6C2" w14:textId="6DBF65CC" w:rsidR="00446DB8" w:rsidRPr="00FF2903" w:rsidRDefault="00704590" w:rsidP="004E38B7">
            <w:pPr>
              <w:rPr>
                <w:lang w:eastAsia="zh-CN"/>
              </w:rPr>
            </w:pPr>
            <w:r>
              <w:rPr>
                <w:rFonts w:hint="eastAsia"/>
                <w:lang w:eastAsia="zh-CN"/>
              </w:rPr>
              <w:t>0.</w:t>
            </w:r>
            <w:r w:rsidR="003C266C">
              <w:rPr>
                <w:rFonts w:hint="eastAsia"/>
                <w:lang w:eastAsia="zh-CN"/>
              </w:rPr>
              <w:t>7</w:t>
            </w:r>
            <w:r w:rsidR="000124BC">
              <w:rPr>
                <w:rFonts w:hint="eastAsia"/>
                <w:lang w:eastAsia="zh-CN"/>
              </w:rPr>
              <w:t>5</w:t>
            </w:r>
          </w:p>
        </w:tc>
        <w:tc>
          <w:tcPr>
            <w:tcW w:w="1605" w:type="dxa"/>
          </w:tcPr>
          <w:p w14:paraId="4B9D5A03" w14:textId="45D4C135" w:rsidR="00446DB8" w:rsidRPr="00FF2903" w:rsidRDefault="00446DB8" w:rsidP="004E38B7">
            <w:pPr>
              <w:rPr>
                <w:lang w:eastAsia="zh-CN"/>
              </w:rPr>
            </w:pPr>
            <w:r>
              <w:rPr>
                <w:rFonts w:hint="eastAsia"/>
                <w:lang w:eastAsia="zh-CN"/>
              </w:rPr>
              <w:t>Yes</w:t>
            </w:r>
          </w:p>
        </w:tc>
        <w:tc>
          <w:tcPr>
            <w:tcW w:w="2447" w:type="dxa"/>
          </w:tcPr>
          <w:p w14:paraId="6E92F064" w14:textId="6A1B6E8D" w:rsidR="00446DB8" w:rsidRPr="00FF2903" w:rsidRDefault="00446DB8" w:rsidP="004E38B7">
            <w:pPr>
              <w:rPr>
                <w:lang w:eastAsia="zh-CN"/>
              </w:rPr>
            </w:pPr>
            <w:r>
              <w:t>WT#</w:t>
            </w:r>
            <w:r>
              <w:rPr>
                <w:rFonts w:hint="eastAsia"/>
                <w:lang w:eastAsia="zh-CN"/>
              </w:rPr>
              <w:t>5</w:t>
            </w:r>
            <w:r w:rsidRPr="00873B01">
              <w:t xml:space="preserve"> i</w:t>
            </w:r>
            <w:r>
              <w:t xml:space="preserve">s </w:t>
            </w:r>
            <w:r w:rsidR="000D0779" w:rsidRPr="00A518FF">
              <w:t>self-contained</w:t>
            </w:r>
            <w:r>
              <w:rPr>
                <w:rFonts w:hint="eastAsia"/>
                <w:lang w:eastAsia="zh-CN"/>
              </w:rPr>
              <w:t>.</w:t>
            </w:r>
          </w:p>
        </w:tc>
      </w:tr>
      <w:tr w:rsidR="00446DB8" w:rsidRPr="00FF2903" w14:paraId="6900D216" w14:textId="575AC006" w:rsidTr="004E38B7">
        <w:tc>
          <w:tcPr>
            <w:tcW w:w="1151" w:type="dxa"/>
            <w:shd w:val="clear" w:color="auto" w:fill="auto"/>
          </w:tcPr>
          <w:p w14:paraId="34432990" w14:textId="20C1B28E" w:rsidR="00446DB8" w:rsidRPr="00FF2903" w:rsidRDefault="00446DB8" w:rsidP="004E38B7">
            <w:r w:rsidRPr="00FF2903">
              <w:t>WT#</w:t>
            </w:r>
            <w:r>
              <w:rPr>
                <w:rFonts w:hint="eastAsia"/>
                <w:lang w:eastAsia="zh-CN"/>
              </w:rPr>
              <w:t>6</w:t>
            </w:r>
          </w:p>
        </w:tc>
        <w:tc>
          <w:tcPr>
            <w:tcW w:w="1428" w:type="dxa"/>
            <w:shd w:val="clear" w:color="auto" w:fill="auto"/>
          </w:tcPr>
          <w:p w14:paraId="0F9E4F69" w14:textId="0AF74A24" w:rsidR="00446DB8" w:rsidRPr="00FF2903" w:rsidRDefault="00704590" w:rsidP="004E38B7">
            <w:pPr>
              <w:rPr>
                <w:lang w:eastAsia="zh-CN"/>
              </w:rPr>
            </w:pPr>
            <w:r>
              <w:rPr>
                <w:rFonts w:hint="eastAsia"/>
                <w:lang w:eastAsia="zh-CN"/>
              </w:rPr>
              <w:t>1</w:t>
            </w:r>
            <w:r w:rsidR="00DE0B70">
              <w:rPr>
                <w:rFonts w:hint="eastAsia"/>
                <w:lang w:eastAsia="zh-CN"/>
              </w:rPr>
              <w:t>.5</w:t>
            </w:r>
          </w:p>
        </w:tc>
        <w:tc>
          <w:tcPr>
            <w:tcW w:w="1605" w:type="dxa"/>
          </w:tcPr>
          <w:p w14:paraId="4759174E" w14:textId="322C5A17" w:rsidR="00446DB8" w:rsidRPr="00FF2903" w:rsidRDefault="00704590" w:rsidP="004E38B7">
            <w:pPr>
              <w:rPr>
                <w:lang w:eastAsia="zh-CN"/>
              </w:rPr>
            </w:pPr>
            <w:r>
              <w:rPr>
                <w:rFonts w:hint="eastAsia"/>
                <w:lang w:eastAsia="zh-CN"/>
              </w:rPr>
              <w:t>0.</w:t>
            </w:r>
            <w:r w:rsidR="003C266C">
              <w:rPr>
                <w:rFonts w:hint="eastAsia"/>
                <w:lang w:eastAsia="zh-CN"/>
              </w:rPr>
              <w:t>7</w:t>
            </w:r>
            <w:r w:rsidR="000124BC">
              <w:rPr>
                <w:rFonts w:hint="eastAsia"/>
                <w:lang w:eastAsia="zh-CN"/>
              </w:rPr>
              <w:t>5</w:t>
            </w:r>
          </w:p>
        </w:tc>
        <w:tc>
          <w:tcPr>
            <w:tcW w:w="1605" w:type="dxa"/>
          </w:tcPr>
          <w:p w14:paraId="3FDFF2F6" w14:textId="218D185E" w:rsidR="00446DB8" w:rsidRPr="00FF2903" w:rsidRDefault="00446DB8" w:rsidP="004E38B7">
            <w:pPr>
              <w:rPr>
                <w:lang w:eastAsia="zh-CN"/>
              </w:rPr>
            </w:pPr>
            <w:r>
              <w:rPr>
                <w:rFonts w:hint="eastAsia"/>
                <w:lang w:eastAsia="zh-CN"/>
              </w:rPr>
              <w:t>Yes</w:t>
            </w:r>
          </w:p>
        </w:tc>
        <w:tc>
          <w:tcPr>
            <w:tcW w:w="2447" w:type="dxa"/>
          </w:tcPr>
          <w:p w14:paraId="0D78A93A" w14:textId="092B25EE" w:rsidR="00446DB8" w:rsidRPr="00FF2903" w:rsidRDefault="00446DB8" w:rsidP="004E38B7">
            <w:r>
              <w:t>WT#</w:t>
            </w:r>
            <w:r>
              <w:rPr>
                <w:rFonts w:hint="eastAsia"/>
                <w:lang w:eastAsia="zh-CN"/>
              </w:rPr>
              <w:t>6</w:t>
            </w:r>
            <w:r w:rsidRPr="00EE567D">
              <w:t xml:space="preserve"> i</w:t>
            </w:r>
            <w:r w:rsidR="00103312">
              <w:t>s depended on completion of WT#</w:t>
            </w:r>
            <w:r w:rsidR="00103312">
              <w:rPr>
                <w:rFonts w:hint="eastAsia"/>
                <w:lang w:eastAsia="zh-CN"/>
              </w:rPr>
              <w:t>1</w:t>
            </w:r>
            <w:r w:rsidRPr="00EE567D">
              <w:t>.</w:t>
            </w:r>
          </w:p>
        </w:tc>
      </w:tr>
      <w:tr w:rsidR="003E2F60" w:rsidRPr="00FF2903" w14:paraId="0722138C" w14:textId="77777777" w:rsidTr="00D51B82">
        <w:tc>
          <w:tcPr>
            <w:tcW w:w="1151" w:type="dxa"/>
            <w:shd w:val="clear" w:color="auto" w:fill="auto"/>
          </w:tcPr>
          <w:p w14:paraId="65270C45" w14:textId="738EA3D5" w:rsidR="003E2F60" w:rsidRPr="00FF2903" w:rsidRDefault="003E2F60" w:rsidP="00D51B82">
            <w:r w:rsidRPr="00FF2903">
              <w:t>WT#</w:t>
            </w:r>
            <w:r>
              <w:rPr>
                <w:rFonts w:hint="eastAsia"/>
                <w:lang w:eastAsia="zh-CN"/>
              </w:rPr>
              <w:t>7</w:t>
            </w:r>
          </w:p>
        </w:tc>
        <w:tc>
          <w:tcPr>
            <w:tcW w:w="1428" w:type="dxa"/>
            <w:shd w:val="clear" w:color="auto" w:fill="auto"/>
          </w:tcPr>
          <w:p w14:paraId="260EB18C" w14:textId="77777777" w:rsidR="003E2F60" w:rsidRPr="00FF2903" w:rsidRDefault="003E2F60" w:rsidP="00D51B82">
            <w:pPr>
              <w:rPr>
                <w:lang w:eastAsia="zh-CN"/>
              </w:rPr>
            </w:pPr>
            <w:r>
              <w:rPr>
                <w:rFonts w:hint="eastAsia"/>
                <w:lang w:eastAsia="zh-CN"/>
              </w:rPr>
              <w:t>0.25</w:t>
            </w:r>
          </w:p>
        </w:tc>
        <w:tc>
          <w:tcPr>
            <w:tcW w:w="1605" w:type="dxa"/>
          </w:tcPr>
          <w:p w14:paraId="1CBE12B7" w14:textId="77777777" w:rsidR="003E2F60" w:rsidRPr="00FF2903" w:rsidRDefault="003E2F60" w:rsidP="00D51B82">
            <w:pPr>
              <w:rPr>
                <w:lang w:eastAsia="zh-CN"/>
              </w:rPr>
            </w:pPr>
            <w:r>
              <w:rPr>
                <w:rFonts w:hint="eastAsia"/>
                <w:lang w:eastAsia="zh-CN"/>
              </w:rPr>
              <w:t>0.25</w:t>
            </w:r>
          </w:p>
        </w:tc>
        <w:tc>
          <w:tcPr>
            <w:tcW w:w="1605" w:type="dxa"/>
          </w:tcPr>
          <w:p w14:paraId="42E0BB91" w14:textId="77777777" w:rsidR="003E2F60" w:rsidRPr="00FF2903" w:rsidRDefault="003E2F60" w:rsidP="00D51B82">
            <w:pPr>
              <w:rPr>
                <w:lang w:eastAsia="zh-CN"/>
              </w:rPr>
            </w:pPr>
            <w:r>
              <w:rPr>
                <w:rFonts w:hint="eastAsia"/>
                <w:lang w:eastAsia="zh-CN"/>
              </w:rPr>
              <w:t>Yes</w:t>
            </w:r>
          </w:p>
        </w:tc>
        <w:tc>
          <w:tcPr>
            <w:tcW w:w="2447" w:type="dxa"/>
          </w:tcPr>
          <w:p w14:paraId="42886F49" w14:textId="77C67D06" w:rsidR="003E2F60" w:rsidRPr="00FF2903" w:rsidRDefault="003E2F60" w:rsidP="00D51B82">
            <w:r>
              <w:t>WT#</w:t>
            </w:r>
            <w:r>
              <w:rPr>
                <w:rFonts w:hint="eastAsia"/>
                <w:lang w:eastAsia="zh-CN"/>
              </w:rPr>
              <w:t>7</w:t>
            </w:r>
            <w:r w:rsidRPr="00A518FF">
              <w:t xml:space="preserve"> is self-contained</w:t>
            </w:r>
            <w:r w:rsidRPr="00A518FF">
              <w:rPr>
                <w:rFonts w:hint="eastAsia"/>
                <w:lang w:eastAsia="zh-CN"/>
              </w:rPr>
              <w:t>.</w:t>
            </w:r>
          </w:p>
        </w:tc>
      </w:tr>
      <w:tr w:rsidR="00446DB8" w:rsidRPr="00FF2903" w14:paraId="1DBDAB48" w14:textId="77777777" w:rsidTr="004E38B7">
        <w:tc>
          <w:tcPr>
            <w:tcW w:w="1151" w:type="dxa"/>
            <w:shd w:val="clear" w:color="auto" w:fill="auto"/>
          </w:tcPr>
          <w:p w14:paraId="2C267F36" w14:textId="189B43D6" w:rsidR="00446DB8" w:rsidRPr="00FF2903" w:rsidRDefault="00446DB8" w:rsidP="004E38B7">
            <w:r w:rsidRPr="00FF2903">
              <w:t>WT#</w:t>
            </w:r>
            <w:r w:rsidR="003E2F60">
              <w:rPr>
                <w:rFonts w:hint="eastAsia"/>
                <w:lang w:eastAsia="zh-CN"/>
              </w:rPr>
              <w:t>8</w:t>
            </w:r>
          </w:p>
        </w:tc>
        <w:tc>
          <w:tcPr>
            <w:tcW w:w="1428" w:type="dxa"/>
            <w:shd w:val="clear" w:color="auto" w:fill="auto"/>
          </w:tcPr>
          <w:p w14:paraId="5BEB0EFC" w14:textId="5090DA6D" w:rsidR="00446DB8" w:rsidRPr="00FF2903" w:rsidRDefault="003374CB" w:rsidP="004E38B7">
            <w:pPr>
              <w:rPr>
                <w:lang w:eastAsia="zh-CN"/>
              </w:rPr>
            </w:pPr>
            <w:r>
              <w:rPr>
                <w:rFonts w:hint="eastAsia"/>
                <w:lang w:eastAsia="zh-CN"/>
              </w:rPr>
              <w:t>1</w:t>
            </w:r>
          </w:p>
        </w:tc>
        <w:tc>
          <w:tcPr>
            <w:tcW w:w="1605" w:type="dxa"/>
          </w:tcPr>
          <w:p w14:paraId="63AAC79D" w14:textId="6018713F" w:rsidR="00446DB8" w:rsidRPr="00FF2903" w:rsidRDefault="003374CB" w:rsidP="004E38B7">
            <w:pPr>
              <w:rPr>
                <w:lang w:eastAsia="zh-CN"/>
              </w:rPr>
            </w:pPr>
            <w:r>
              <w:rPr>
                <w:rFonts w:hint="eastAsia"/>
                <w:lang w:eastAsia="zh-CN"/>
              </w:rPr>
              <w:t>0.5</w:t>
            </w:r>
          </w:p>
        </w:tc>
        <w:tc>
          <w:tcPr>
            <w:tcW w:w="1605" w:type="dxa"/>
          </w:tcPr>
          <w:p w14:paraId="29B8CBB8" w14:textId="77777777" w:rsidR="00446DB8" w:rsidRPr="00FF2903" w:rsidRDefault="00446DB8" w:rsidP="004E38B7">
            <w:pPr>
              <w:rPr>
                <w:lang w:eastAsia="zh-CN"/>
              </w:rPr>
            </w:pPr>
            <w:r>
              <w:rPr>
                <w:rFonts w:hint="eastAsia"/>
                <w:lang w:eastAsia="zh-CN"/>
              </w:rPr>
              <w:t>Yes</w:t>
            </w:r>
          </w:p>
        </w:tc>
        <w:tc>
          <w:tcPr>
            <w:tcW w:w="2447" w:type="dxa"/>
          </w:tcPr>
          <w:p w14:paraId="316C2B16" w14:textId="55AFA851" w:rsidR="00446DB8" w:rsidRPr="00FF2903" w:rsidRDefault="00446DB8" w:rsidP="004E38B7">
            <w:r>
              <w:t>WT#</w:t>
            </w:r>
            <w:r w:rsidR="003E2F60">
              <w:rPr>
                <w:rFonts w:hint="eastAsia"/>
                <w:lang w:eastAsia="zh-CN"/>
              </w:rPr>
              <w:t>8</w:t>
            </w:r>
            <w:r w:rsidRPr="00A518FF">
              <w:t xml:space="preserve"> is self-contained</w:t>
            </w:r>
            <w:r w:rsidRPr="00A518FF">
              <w:rPr>
                <w:rFonts w:hint="eastAsia"/>
                <w:lang w:eastAsia="zh-CN"/>
              </w:rPr>
              <w:t>.</w:t>
            </w:r>
          </w:p>
        </w:tc>
      </w:tr>
      <w:tr w:rsidR="00446DB8" w:rsidRPr="00FF2903" w14:paraId="171F7F47" w14:textId="23AE648B" w:rsidTr="004E38B7">
        <w:tc>
          <w:tcPr>
            <w:tcW w:w="1151" w:type="dxa"/>
            <w:shd w:val="clear" w:color="auto" w:fill="auto"/>
          </w:tcPr>
          <w:p w14:paraId="56731A72" w14:textId="3C1C6DF0" w:rsidR="00446DB8" w:rsidRPr="00FF2903" w:rsidRDefault="00446DB8" w:rsidP="004E38B7">
            <w:r w:rsidRPr="00FF2903">
              <w:t>WT#</w:t>
            </w:r>
            <w:r w:rsidR="00EE40F6">
              <w:rPr>
                <w:rFonts w:hint="eastAsia"/>
                <w:lang w:eastAsia="zh-CN"/>
              </w:rPr>
              <w:t>9</w:t>
            </w:r>
          </w:p>
        </w:tc>
        <w:tc>
          <w:tcPr>
            <w:tcW w:w="1428" w:type="dxa"/>
            <w:shd w:val="clear" w:color="auto" w:fill="auto"/>
          </w:tcPr>
          <w:p w14:paraId="18CA73D7" w14:textId="29F4A7FC" w:rsidR="00446DB8" w:rsidRPr="00FF2903" w:rsidRDefault="00FF70C2" w:rsidP="004E38B7">
            <w:pPr>
              <w:rPr>
                <w:lang w:eastAsia="zh-CN"/>
              </w:rPr>
            </w:pPr>
            <w:r>
              <w:rPr>
                <w:rFonts w:hint="eastAsia"/>
                <w:lang w:eastAsia="zh-CN"/>
              </w:rPr>
              <w:t>1</w:t>
            </w:r>
          </w:p>
        </w:tc>
        <w:tc>
          <w:tcPr>
            <w:tcW w:w="1605" w:type="dxa"/>
          </w:tcPr>
          <w:p w14:paraId="29CAAC37" w14:textId="29DD2A1E" w:rsidR="00446DB8" w:rsidRPr="00FF2903" w:rsidRDefault="00FF70C2" w:rsidP="004E38B7">
            <w:pPr>
              <w:rPr>
                <w:lang w:eastAsia="zh-CN"/>
              </w:rPr>
            </w:pPr>
            <w:r>
              <w:rPr>
                <w:rFonts w:hint="eastAsia"/>
                <w:lang w:eastAsia="zh-CN"/>
              </w:rPr>
              <w:t>0.5</w:t>
            </w:r>
          </w:p>
        </w:tc>
        <w:tc>
          <w:tcPr>
            <w:tcW w:w="1605" w:type="dxa"/>
          </w:tcPr>
          <w:p w14:paraId="5F3D7ACB" w14:textId="4B79EDB7" w:rsidR="00446DB8" w:rsidRPr="00FF2903" w:rsidRDefault="00B45029" w:rsidP="004E38B7">
            <w:pPr>
              <w:rPr>
                <w:lang w:eastAsia="zh-CN"/>
              </w:rPr>
            </w:pPr>
            <w:r>
              <w:rPr>
                <w:rFonts w:hint="eastAsia"/>
                <w:lang w:eastAsia="zh-CN"/>
              </w:rPr>
              <w:t>No</w:t>
            </w:r>
          </w:p>
        </w:tc>
        <w:tc>
          <w:tcPr>
            <w:tcW w:w="2447" w:type="dxa"/>
          </w:tcPr>
          <w:p w14:paraId="549C9C28" w14:textId="7762C863" w:rsidR="00446DB8" w:rsidRPr="00FF2903" w:rsidRDefault="00446DB8" w:rsidP="004E38B7">
            <w:r>
              <w:t>WT#</w:t>
            </w:r>
            <w:r w:rsidR="00700A71">
              <w:rPr>
                <w:rFonts w:hint="eastAsia"/>
                <w:lang w:eastAsia="zh-CN"/>
              </w:rPr>
              <w:t>9</w:t>
            </w:r>
            <w:r w:rsidRPr="00A518FF">
              <w:t xml:space="preserve"> is self-contained</w:t>
            </w:r>
            <w:r w:rsidRPr="00A518FF">
              <w:rPr>
                <w:rFonts w:hint="eastAsia"/>
                <w:lang w:eastAsia="zh-CN"/>
              </w:rPr>
              <w:t>.</w:t>
            </w:r>
          </w:p>
        </w:tc>
      </w:tr>
      <w:tr w:rsidR="00446DB8" w:rsidRPr="00FF2903" w14:paraId="099EB8DA" w14:textId="77777777" w:rsidTr="004E38B7">
        <w:tc>
          <w:tcPr>
            <w:tcW w:w="1151" w:type="dxa"/>
            <w:shd w:val="clear" w:color="auto" w:fill="auto"/>
          </w:tcPr>
          <w:p w14:paraId="097B5DBD" w14:textId="12B161EF" w:rsidR="00446DB8" w:rsidRPr="00FF2903" w:rsidRDefault="00446DB8" w:rsidP="004E38B7">
            <w:r w:rsidRPr="00FF2903">
              <w:t>WT#</w:t>
            </w:r>
            <w:r>
              <w:rPr>
                <w:rFonts w:hint="eastAsia"/>
                <w:lang w:eastAsia="zh-CN"/>
              </w:rPr>
              <w:t>1</w:t>
            </w:r>
            <w:r w:rsidR="00EE40F6">
              <w:rPr>
                <w:rFonts w:hint="eastAsia"/>
                <w:lang w:eastAsia="zh-CN"/>
              </w:rPr>
              <w:t>0</w:t>
            </w:r>
          </w:p>
        </w:tc>
        <w:tc>
          <w:tcPr>
            <w:tcW w:w="1428" w:type="dxa"/>
            <w:shd w:val="clear" w:color="auto" w:fill="auto"/>
          </w:tcPr>
          <w:p w14:paraId="5CC7DC3F" w14:textId="09FCBD93" w:rsidR="00446DB8" w:rsidRPr="00FF2903" w:rsidRDefault="00A84C3A" w:rsidP="004E38B7">
            <w:pPr>
              <w:rPr>
                <w:lang w:eastAsia="zh-CN"/>
              </w:rPr>
            </w:pPr>
            <w:r>
              <w:rPr>
                <w:rFonts w:hint="eastAsia"/>
                <w:lang w:eastAsia="zh-CN"/>
              </w:rPr>
              <w:t>2</w:t>
            </w:r>
          </w:p>
        </w:tc>
        <w:tc>
          <w:tcPr>
            <w:tcW w:w="1605" w:type="dxa"/>
          </w:tcPr>
          <w:p w14:paraId="7A594CC0" w14:textId="40016DFE" w:rsidR="00446DB8" w:rsidRPr="00FF2903" w:rsidRDefault="00A84C3A" w:rsidP="004E38B7">
            <w:pPr>
              <w:rPr>
                <w:lang w:eastAsia="zh-CN"/>
              </w:rPr>
            </w:pPr>
            <w:r>
              <w:rPr>
                <w:rFonts w:hint="eastAsia"/>
                <w:lang w:eastAsia="zh-CN"/>
              </w:rPr>
              <w:t>1</w:t>
            </w:r>
          </w:p>
        </w:tc>
        <w:tc>
          <w:tcPr>
            <w:tcW w:w="1605" w:type="dxa"/>
          </w:tcPr>
          <w:p w14:paraId="4EE26938" w14:textId="77777777" w:rsidR="00446DB8" w:rsidRPr="00FF2903" w:rsidRDefault="00446DB8" w:rsidP="004E38B7">
            <w:pPr>
              <w:rPr>
                <w:lang w:eastAsia="zh-CN"/>
              </w:rPr>
            </w:pPr>
            <w:r>
              <w:rPr>
                <w:rFonts w:hint="eastAsia"/>
                <w:lang w:eastAsia="zh-CN"/>
              </w:rPr>
              <w:t>Yes</w:t>
            </w:r>
          </w:p>
        </w:tc>
        <w:tc>
          <w:tcPr>
            <w:tcW w:w="2447" w:type="dxa"/>
          </w:tcPr>
          <w:p w14:paraId="5EEB72C4" w14:textId="7C2D185B" w:rsidR="00446DB8" w:rsidRPr="00FF2903" w:rsidRDefault="00446DB8" w:rsidP="004E38B7">
            <w:r>
              <w:t>WT#</w:t>
            </w:r>
            <w:r w:rsidR="00700A71">
              <w:rPr>
                <w:rFonts w:hint="eastAsia"/>
                <w:lang w:eastAsia="zh-CN"/>
              </w:rPr>
              <w:t>10</w:t>
            </w:r>
            <w:r w:rsidRPr="00A518FF">
              <w:t xml:space="preserve"> is self-contained</w:t>
            </w:r>
            <w:r w:rsidRPr="00A518FF">
              <w:rPr>
                <w:rFonts w:hint="eastAsia"/>
                <w:lang w:eastAsia="zh-CN"/>
              </w:rPr>
              <w:t>.</w:t>
            </w:r>
          </w:p>
        </w:tc>
      </w:tr>
      <w:tr w:rsidR="00446DB8" w:rsidRPr="00FF2903" w14:paraId="59A519B9" w14:textId="77777777" w:rsidTr="004E38B7">
        <w:tc>
          <w:tcPr>
            <w:tcW w:w="1151" w:type="dxa"/>
            <w:shd w:val="clear" w:color="auto" w:fill="auto"/>
          </w:tcPr>
          <w:p w14:paraId="6A3D276D" w14:textId="4190F1C8" w:rsidR="00446DB8" w:rsidRPr="00FF2903" w:rsidRDefault="00DF30AC" w:rsidP="004E38B7">
            <w:pPr>
              <w:rPr>
                <w:lang w:eastAsia="zh-CN"/>
              </w:rPr>
            </w:pPr>
            <w:r>
              <w:rPr>
                <w:rFonts w:hint="eastAsia"/>
                <w:lang w:eastAsia="zh-CN"/>
              </w:rPr>
              <w:t>WT#1</w:t>
            </w:r>
            <w:r w:rsidR="009D0E2C">
              <w:rPr>
                <w:rFonts w:hint="eastAsia"/>
                <w:lang w:eastAsia="zh-CN"/>
              </w:rPr>
              <w:t>1</w:t>
            </w:r>
          </w:p>
        </w:tc>
        <w:tc>
          <w:tcPr>
            <w:tcW w:w="1428" w:type="dxa"/>
            <w:shd w:val="clear" w:color="auto" w:fill="auto"/>
          </w:tcPr>
          <w:p w14:paraId="471E7A0E" w14:textId="7D08DE6B" w:rsidR="00446DB8" w:rsidRPr="00FF2903" w:rsidRDefault="00DF30AC" w:rsidP="004E38B7">
            <w:pPr>
              <w:rPr>
                <w:lang w:eastAsia="zh-CN"/>
              </w:rPr>
            </w:pPr>
            <w:r>
              <w:rPr>
                <w:rFonts w:hint="eastAsia"/>
                <w:lang w:eastAsia="zh-CN"/>
              </w:rPr>
              <w:t>0.5</w:t>
            </w:r>
          </w:p>
        </w:tc>
        <w:tc>
          <w:tcPr>
            <w:tcW w:w="1605" w:type="dxa"/>
          </w:tcPr>
          <w:p w14:paraId="773D55C8" w14:textId="5849B96A" w:rsidR="00446DB8" w:rsidRPr="00FF2903" w:rsidRDefault="00DF30AC" w:rsidP="004E38B7">
            <w:pPr>
              <w:rPr>
                <w:lang w:eastAsia="zh-CN"/>
              </w:rPr>
            </w:pPr>
            <w:r>
              <w:rPr>
                <w:rFonts w:hint="eastAsia"/>
                <w:lang w:eastAsia="zh-CN"/>
              </w:rPr>
              <w:t>0.25</w:t>
            </w:r>
          </w:p>
        </w:tc>
        <w:tc>
          <w:tcPr>
            <w:tcW w:w="1605" w:type="dxa"/>
          </w:tcPr>
          <w:p w14:paraId="0710CCAD" w14:textId="1F5AEBCE" w:rsidR="00446DB8" w:rsidRPr="00FF2903" w:rsidRDefault="00DF30AC" w:rsidP="004E38B7">
            <w:pPr>
              <w:rPr>
                <w:lang w:eastAsia="zh-CN"/>
              </w:rPr>
            </w:pPr>
            <w:r>
              <w:rPr>
                <w:rFonts w:hint="eastAsia"/>
                <w:lang w:eastAsia="zh-CN"/>
              </w:rPr>
              <w:t>Yes</w:t>
            </w:r>
          </w:p>
        </w:tc>
        <w:tc>
          <w:tcPr>
            <w:tcW w:w="2447" w:type="dxa"/>
          </w:tcPr>
          <w:p w14:paraId="2A88B56E" w14:textId="7C88A9E7" w:rsidR="00446DB8" w:rsidRPr="00FF2903" w:rsidRDefault="00DF30AC" w:rsidP="004E38B7">
            <w:r>
              <w:t>WT#</w:t>
            </w:r>
            <w:r w:rsidR="00234EC4">
              <w:rPr>
                <w:rFonts w:hint="eastAsia"/>
                <w:lang w:eastAsia="zh-CN"/>
              </w:rPr>
              <w:t>11</w:t>
            </w:r>
            <w:r w:rsidRPr="00A518FF">
              <w:t xml:space="preserve"> is self-contained</w:t>
            </w:r>
            <w:r w:rsidRPr="00A518FF">
              <w:rPr>
                <w:rFonts w:hint="eastAsia"/>
                <w:lang w:eastAsia="zh-CN"/>
              </w:rPr>
              <w:t>.</w:t>
            </w:r>
          </w:p>
        </w:tc>
      </w:tr>
    </w:tbl>
    <w:p w14:paraId="157F3CB1" w14:textId="40018D97" w:rsidR="006C2E80" w:rsidRDefault="006C2E80" w:rsidP="006C2E80">
      <w:pPr>
        <w:rPr>
          <w:lang w:eastAsia="zh-CN"/>
        </w:rPr>
      </w:pPr>
    </w:p>
    <w:p w14:paraId="16A1AE9A" w14:textId="51CA0ED2"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1664F1">
        <w:rPr>
          <w:rFonts w:hint="eastAsia"/>
          <w:b/>
          <w:bCs/>
          <w:lang w:eastAsia="zh-CN"/>
        </w:rPr>
        <w:t>12.5</w:t>
      </w:r>
    </w:p>
    <w:p w14:paraId="4419A35A" w14:textId="4FA775FD"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1664F1">
        <w:rPr>
          <w:rFonts w:hint="eastAsia"/>
          <w:b/>
          <w:bCs/>
          <w:lang w:eastAsia="zh-CN"/>
        </w:rPr>
        <w:t>6.5</w:t>
      </w:r>
    </w:p>
    <w:p w14:paraId="7864D5AF" w14:textId="79C13BFA" w:rsidR="006D6AD0" w:rsidRPr="00DE4CD1" w:rsidRDefault="00DE4CD1" w:rsidP="006C2E80">
      <w:pPr>
        <w:rPr>
          <w:b/>
          <w:bCs/>
          <w:lang w:eastAsia="zh-CN"/>
        </w:rPr>
      </w:pPr>
      <w:r>
        <w:rPr>
          <w:b/>
          <w:bCs/>
        </w:rPr>
        <w:t>Total</w:t>
      </w:r>
      <w:r w:rsidR="005F29C3">
        <w:rPr>
          <w:b/>
          <w:bCs/>
        </w:rPr>
        <w:t xml:space="preserve"> TU estimates: </w:t>
      </w:r>
      <w:r w:rsidR="001664F1">
        <w:rPr>
          <w:rFonts w:hint="eastAsia"/>
          <w:b/>
          <w:bCs/>
          <w:lang w:eastAsia="zh-CN"/>
        </w:rPr>
        <w:t>12.5</w:t>
      </w:r>
      <w:r w:rsidR="00B47701">
        <w:rPr>
          <w:b/>
          <w:bCs/>
        </w:rPr>
        <w:t xml:space="preserve"> </w:t>
      </w:r>
      <w:r w:rsidR="005F29C3">
        <w:rPr>
          <w:b/>
          <w:bCs/>
        </w:rPr>
        <w:t xml:space="preserve">+ </w:t>
      </w:r>
      <w:r w:rsidR="001664F1">
        <w:rPr>
          <w:rFonts w:hint="eastAsia"/>
          <w:b/>
          <w:bCs/>
          <w:lang w:eastAsia="zh-CN"/>
        </w:rPr>
        <w:t>6.5</w:t>
      </w:r>
      <w:r w:rsidR="006D6AD0" w:rsidRPr="00DE4CD1">
        <w:rPr>
          <w:b/>
          <w:bCs/>
        </w:rPr>
        <w:t xml:space="preserve">= </w:t>
      </w:r>
      <w:r w:rsidR="001664F1">
        <w:rPr>
          <w:rFonts w:hint="eastAsia"/>
          <w:b/>
          <w:bCs/>
          <w:lang w:eastAsia="zh-CN"/>
        </w:rPr>
        <w:t>19</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(ProSe)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r w:rsidRPr="00444208">
              <w:rPr>
                <w:rFonts w:hint="eastAsia"/>
                <w:i w:val="0"/>
                <w:lang w:eastAsia="zh-CN"/>
              </w:rPr>
              <w:t>Qiang</w:t>
            </w:r>
            <w:r w:rsidR="00FF3F0C" w:rsidRPr="00444208">
              <w:rPr>
                <w:i w:val="0"/>
              </w:rPr>
              <w:t xml:space="preserve">, </w:t>
            </w:r>
            <w:r w:rsidRPr="00444208">
              <w:rPr>
                <w:rFonts w:hint="eastAsia"/>
                <w:i w:val="0"/>
                <w:lang w:eastAsia="zh-CN"/>
              </w:rPr>
              <w:t>CATT</w:t>
            </w:r>
            <w:r w:rsidR="00FF3F0C" w:rsidRPr="00444208">
              <w:rPr>
                <w:i w:val="0"/>
              </w:rPr>
              <w:t xml:space="preserve">, </w:t>
            </w:r>
            <w:hyperlink r:id="rId12" w:history="1">
              <w:r w:rsidR="00675286" w:rsidRPr="00BF1B15">
                <w:rPr>
                  <w:rStyle w:val="aa"/>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199F60AD" w:rsidR="00256E1B" w:rsidRPr="00444208" w:rsidRDefault="00214345" w:rsidP="00256E1B">
            <w:pPr>
              <w:pStyle w:val="Guidance"/>
              <w:spacing w:after="0"/>
              <w:rPr>
                <w:i w:val="0"/>
                <w:lang w:eastAsia="zh-CN"/>
              </w:rPr>
            </w:pPr>
            <w:hyperlink r:id="rId13" w:history="1">
              <w:r w:rsidR="00675286" w:rsidRPr="00BF1B15">
                <w:rPr>
                  <w:rStyle w:val="aa"/>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lastRenderedPageBreak/>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6C2E80">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6C2E80">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6C2E80">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6C2E80">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6C2E80">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6C2E80">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6C2E80">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6C2E80">
        <w:trPr>
          <w:cantSplit/>
          <w:jc w:val="center"/>
        </w:trPr>
        <w:tc>
          <w:tcPr>
            <w:tcW w:w="5029" w:type="dxa"/>
            <w:shd w:val="clear" w:color="auto" w:fill="auto"/>
          </w:tcPr>
          <w:p w14:paraId="20569F4A" w14:textId="48C4F4A3" w:rsidR="00AC5170" w:rsidRPr="009D74A6" w:rsidRDefault="00AC5170" w:rsidP="001C5C86">
            <w:pPr>
              <w:pStyle w:val="TAL"/>
            </w:pPr>
            <w:r w:rsidRPr="009D74A6">
              <w:t>Convida Wireless</w:t>
            </w:r>
          </w:p>
        </w:tc>
      </w:tr>
      <w:tr w:rsidR="00AC5170" w14:paraId="2F5615A0" w14:textId="77777777" w:rsidTr="006C2E80">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6C2E80">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6C2E80">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6C2E80">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6C2E80">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6C2E80">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6C2E80">
        <w:trPr>
          <w:cantSplit/>
          <w:jc w:val="center"/>
        </w:trPr>
        <w:tc>
          <w:tcPr>
            <w:tcW w:w="5029" w:type="dxa"/>
            <w:shd w:val="clear" w:color="auto" w:fill="auto"/>
          </w:tcPr>
          <w:p w14:paraId="530D42F5" w14:textId="3D8A3A8A" w:rsidR="00AC5170" w:rsidRPr="009D74A6" w:rsidRDefault="00AC5170" w:rsidP="001C5C86">
            <w:pPr>
              <w:pStyle w:val="TAL"/>
            </w:pPr>
            <w:r>
              <w:rPr>
                <w:rFonts w:hint="eastAsia"/>
              </w:rPr>
              <w:t>Spreadtrum</w:t>
            </w:r>
          </w:p>
        </w:tc>
      </w:tr>
      <w:tr w:rsidR="00AC5170" w14:paraId="05D99AEF" w14:textId="77777777" w:rsidTr="006C2E80">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6C2E80">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6C2E80">
        <w:trPr>
          <w:cantSplit/>
          <w:jc w:val="center"/>
        </w:trPr>
        <w:tc>
          <w:tcPr>
            <w:tcW w:w="5029" w:type="dxa"/>
            <w:shd w:val="clear" w:color="auto" w:fill="auto"/>
          </w:tcPr>
          <w:p w14:paraId="2394BE47" w14:textId="3D3C0547" w:rsidR="00AC5170" w:rsidRDefault="00AC5170" w:rsidP="001C5C86">
            <w:pPr>
              <w:pStyle w:val="TAL"/>
            </w:pPr>
            <w:r w:rsidRPr="004E61E0">
              <w:t>Matrixx</w:t>
            </w:r>
          </w:p>
        </w:tc>
      </w:tr>
      <w:tr w:rsidR="00AC5170" w14:paraId="701294EA" w14:textId="77777777" w:rsidTr="006C2E80">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6C2E80">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6C2E80">
        <w:trPr>
          <w:cantSplit/>
          <w:jc w:val="center"/>
        </w:trPr>
        <w:tc>
          <w:tcPr>
            <w:tcW w:w="5029" w:type="dxa"/>
            <w:shd w:val="clear" w:color="auto" w:fill="auto"/>
          </w:tcPr>
          <w:p w14:paraId="08030130" w14:textId="5BC6A677" w:rsidR="00AC5170" w:rsidRDefault="00AC5170" w:rsidP="001C5C86">
            <w:pPr>
              <w:pStyle w:val="TAL"/>
            </w:pPr>
            <w:r w:rsidRPr="002F12B1">
              <w:rPr>
                <w:lang w:val="en-US"/>
              </w:rPr>
              <w:t>SyncTechno Inc.</w:t>
            </w:r>
          </w:p>
        </w:tc>
      </w:tr>
      <w:tr w:rsidR="00AC5170" w14:paraId="1BEFCFCA" w14:textId="77777777" w:rsidTr="006C2E80">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6C2E80">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6C2E80">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6C2E80">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6C2E80">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6C2E80">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6C2E80">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6C2E80">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6C2E80">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6C2E80">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6C2E80">
        <w:trPr>
          <w:cantSplit/>
          <w:jc w:val="center"/>
        </w:trPr>
        <w:tc>
          <w:tcPr>
            <w:tcW w:w="5029" w:type="dxa"/>
            <w:shd w:val="clear" w:color="auto" w:fill="auto"/>
          </w:tcPr>
          <w:p w14:paraId="246D7BD3" w14:textId="377E7F76" w:rsidR="00675286" w:rsidRDefault="00675286" w:rsidP="001C5C86">
            <w:pPr>
              <w:pStyle w:val="TAL"/>
              <w:rPr>
                <w:lang w:eastAsia="zh-CN"/>
              </w:rPr>
            </w:pPr>
            <w:r>
              <w:rPr>
                <w:rFonts w:hint="eastAsia"/>
                <w:lang w:eastAsia="zh-CN"/>
              </w:rPr>
              <w:t>Hi</w:t>
            </w:r>
            <w:r w:rsidR="0009265B">
              <w:rPr>
                <w:rFonts w:hint="eastAsia"/>
                <w:lang w:eastAsia="zh-CN"/>
              </w:rPr>
              <w:t>S</w:t>
            </w:r>
            <w:r>
              <w:rPr>
                <w:rFonts w:hint="eastAsia"/>
                <w:lang w:eastAsia="zh-CN"/>
              </w:rPr>
              <w:t>ilicon</w:t>
            </w:r>
          </w:p>
        </w:tc>
      </w:tr>
      <w:tr w:rsidR="00675286" w14:paraId="2E6E1532" w14:textId="77777777" w:rsidTr="006C2E80">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A4ECCA" w14:textId="77777777" w:rsidR="00214345" w:rsidRDefault="00214345">
      <w:r>
        <w:separator/>
      </w:r>
    </w:p>
  </w:endnote>
  <w:endnote w:type="continuationSeparator" w:id="0">
    <w:p w14:paraId="672EFC0B" w14:textId="77777777" w:rsidR="00214345" w:rsidRDefault="00214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F199E" w14:textId="77777777" w:rsidR="00214345" w:rsidRDefault="00214345">
      <w:r>
        <w:separator/>
      </w:r>
    </w:p>
  </w:footnote>
  <w:footnote w:type="continuationSeparator" w:id="0">
    <w:p w14:paraId="3DE465C5" w14:textId="77777777" w:rsidR="00214345" w:rsidRDefault="002143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153"/>
    <w:rsid w:val="0001220A"/>
    <w:rsid w:val="000124BC"/>
    <w:rsid w:val="000132D1"/>
    <w:rsid w:val="00016E0A"/>
    <w:rsid w:val="00017C05"/>
    <w:rsid w:val="000205C5"/>
    <w:rsid w:val="00025316"/>
    <w:rsid w:val="000311C0"/>
    <w:rsid w:val="000341EC"/>
    <w:rsid w:val="00037C06"/>
    <w:rsid w:val="00041F46"/>
    <w:rsid w:val="00044DAE"/>
    <w:rsid w:val="000510CB"/>
    <w:rsid w:val="00052BF8"/>
    <w:rsid w:val="0005514A"/>
    <w:rsid w:val="00057116"/>
    <w:rsid w:val="0006309B"/>
    <w:rsid w:val="00063BFB"/>
    <w:rsid w:val="00064CB2"/>
    <w:rsid w:val="00066954"/>
    <w:rsid w:val="00067741"/>
    <w:rsid w:val="00072A56"/>
    <w:rsid w:val="0007498D"/>
    <w:rsid w:val="00074CF6"/>
    <w:rsid w:val="00075FB3"/>
    <w:rsid w:val="000821F3"/>
    <w:rsid w:val="00082CCB"/>
    <w:rsid w:val="00091856"/>
    <w:rsid w:val="0009265B"/>
    <w:rsid w:val="000964E6"/>
    <w:rsid w:val="00096561"/>
    <w:rsid w:val="000A29B8"/>
    <w:rsid w:val="000A3125"/>
    <w:rsid w:val="000B0519"/>
    <w:rsid w:val="000B0CEC"/>
    <w:rsid w:val="000B1ABD"/>
    <w:rsid w:val="000B61FD"/>
    <w:rsid w:val="000C0BF7"/>
    <w:rsid w:val="000C572C"/>
    <w:rsid w:val="000C5FE3"/>
    <w:rsid w:val="000D0779"/>
    <w:rsid w:val="000D122A"/>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4050F"/>
    <w:rsid w:val="001521B6"/>
    <w:rsid w:val="00154A7C"/>
    <w:rsid w:val="00162D27"/>
    <w:rsid w:val="001664F1"/>
    <w:rsid w:val="00171925"/>
    <w:rsid w:val="00173998"/>
    <w:rsid w:val="00174617"/>
    <w:rsid w:val="001759A7"/>
    <w:rsid w:val="0017707C"/>
    <w:rsid w:val="00181CFC"/>
    <w:rsid w:val="00190D1D"/>
    <w:rsid w:val="00194EB4"/>
    <w:rsid w:val="00197681"/>
    <w:rsid w:val="001A39EF"/>
    <w:rsid w:val="001A4192"/>
    <w:rsid w:val="001A6931"/>
    <w:rsid w:val="001A7910"/>
    <w:rsid w:val="001B0F6B"/>
    <w:rsid w:val="001C4CF3"/>
    <w:rsid w:val="001C5C86"/>
    <w:rsid w:val="001C718D"/>
    <w:rsid w:val="001E14C4"/>
    <w:rsid w:val="001F08D0"/>
    <w:rsid w:val="001F720C"/>
    <w:rsid w:val="001F7D5F"/>
    <w:rsid w:val="001F7EB4"/>
    <w:rsid w:val="002000C2"/>
    <w:rsid w:val="00205F25"/>
    <w:rsid w:val="0021411A"/>
    <w:rsid w:val="00214345"/>
    <w:rsid w:val="002208E7"/>
    <w:rsid w:val="00221B1E"/>
    <w:rsid w:val="002229AA"/>
    <w:rsid w:val="00225E91"/>
    <w:rsid w:val="00234618"/>
    <w:rsid w:val="00234EC4"/>
    <w:rsid w:val="00240A44"/>
    <w:rsid w:val="00240DCD"/>
    <w:rsid w:val="0024786B"/>
    <w:rsid w:val="0025090B"/>
    <w:rsid w:val="00251D80"/>
    <w:rsid w:val="00253331"/>
    <w:rsid w:val="00254FB5"/>
    <w:rsid w:val="00256E1B"/>
    <w:rsid w:val="00262D0D"/>
    <w:rsid w:val="00263A2C"/>
    <w:rsid w:val="002640E5"/>
    <w:rsid w:val="0026436F"/>
    <w:rsid w:val="0026606E"/>
    <w:rsid w:val="0026615B"/>
    <w:rsid w:val="00276403"/>
    <w:rsid w:val="00281D37"/>
    <w:rsid w:val="00283472"/>
    <w:rsid w:val="002944FD"/>
    <w:rsid w:val="002A7ED0"/>
    <w:rsid w:val="002B724A"/>
    <w:rsid w:val="002C1C50"/>
    <w:rsid w:val="002C3779"/>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7B74"/>
    <w:rsid w:val="00355CB6"/>
    <w:rsid w:val="00366257"/>
    <w:rsid w:val="003705DC"/>
    <w:rsid w:val="003776AC"/>
    <w:rsid w:val="0038516D"/>
    <w:rsid w:val="003869D7"/>
    <w:rsid w:val="00387642"/>
    <w:rsid w:val="0039180E"/>
    <w:rsid w:val="003918C7"/>
    <w:rsid w:val="003954CE"/>
    <w:rsid w:val="003A08AA"/>
    <w:rsid w:val="003A1EB0"/>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F04C7"/>
    <w:rsid w:val="003F268E"/>
    <w:rsid w:val="003F7142"/>
    <w:rsid w:val="003F7B3D"/>
    <w:rsid w:val="00404269"/>
    <w:rsid w:val="00405777"/>
    <w:rsid w:val="00411698"/>
    <w:rsid w:val="00414164"/>
    <w:rsid w:val="00414FCD"/>
    <w:rsid w:val="0041789B"/>
    <w:rsid w:val="004226A9"/>
    <w:rsid w:val="004260A5"/>
    <w:rsid w:val="0042667F"/>
    <w:rsid w:val="00432283"/>
    <w:rsid w:val="0043745F"/>
    <w:rsid w:val="00437F58"/>
    <w:rsid w:val="0044029F"/>
    <w:rsid w:val="00440BC9"/>
    <w:rsid w:val="00444208"/>
    <w:rsid w:val="00446DB8"/>
    <w:rsid w:val="004509F1"/>
    <w:rsid w:val="00454609"/>
    <w:rsid w:val="00455DE4"/>
    <w:rsid w:val="004641D4"/>
    <w:rsid w:val="0048267C"/>
    <w:rsid w:val="0048445F"/>
    <w:rsid w:val="00486DA8"/>
    <w:rsid w:val="004876B9"/>
    <w:rsid w:val="004936BB"/>
    <w:rsid w:val="00493A79"/>
    <w:rsid w:val="00495840"/>
    <w:rsid w:val="004A40BE"/>
    <w:rsid w:val="004A6A60"/>
    <w:rsid w:val="004B5EF5"/>
    <w:rsid w:val="004C634D"/>
    <w:rsid w:val="004D24B9"/>
    <w:rsid w:val="004E07B9"/>
    <w:rsid w:val="004E2CE2"/>
    <w:rsid w:val="004E313F"/>
    <w:rsid w:val="004E5172"/>
    <w:rsid w:val="004E6F8A"/>
    <w:rsid w:val="00502CD2"/>
    <w:rsid w:val="00504E33"/>
    <w:rsid w:val="00506F35"/>
    <w:rsid w:val="0050766F"/>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6951"/>
    <w:rsid w:val="005879C0"/>
    <w:rsid w:val="00590087"/>
    <w:rsid w:val="00593212"/>
    <w:rsid w:val="00595A66"/>
    <w:rsid w:val="005A032D"/>
    <w:rsid w:val="005A3D4D"/>
    <w:rsid w:val="005A7577"/>
    <w:rsid w:val="005B3641"/>
    <w:rsid w:val="005B7911"/>
    <w:rsid w:val="005C29F7"/>
    <w:rsid w:val="005C4F58"/>
    <w:rsid w:val="005C5E8D"/>
    <w:rsid w:val="005C78F2"/>
    <w:rsid w:val="005D057C"/>
    <w:rsid w:val="005D3FEC"/>
    <w:rsid w:val="005D44BE"/>
    <w:rsid w:val="005E088B"/>
    <w:rsid w:val="005E21FB"/>
    <w:rsid w:val="005F29C3"/>
    <w:rsid w:val="005F4653"/>
    <w:rsid w:val="005F66E7"/>
    <w:rsid w:val="005F6FC9"/>
    <w:rsid w:val="00610FA7"/>
    <w:rsid w:val="00611EC4"/>
    <w:rsid w:val="00612542"/>
    <w:rsid w:val="006146D2"/>
    <w:rsid w:val="00620B3F"/>
    <w:rsid w:val="00622233"/>
    <w:rsid w:val="006239E7"/>
    <w:rsid w:val="006254C4"/>
    <w:rsid w:val="00630F42"/>
    <w:rsid w:val="006323BE"/>
    <w:rsid w:val="006418C6"/>
    <w:rsid w:val="00641ED8"/>
    <w:rsid w:val="00644E12"/>
    <w:rsid w:val="00654893"/>
    <w:rsid w:val="00654BF0"/>
    <w:rsid w:val="006612FE"/>
    <w:rsid w:val="00662741"/>
    <w:rsid w:val="006633A4"/>
    <w:rsid w:val="0066547C"/>
    <w:rsid w:val="00667DD2"/>
    <w:rsid w:val="00671BBB"/>
    <w:rsid w:val="00675286"/>
    <w:rsid w:val="00682237"/>
    <w:rsid w:val="006955F3"/>
    <w:rsid w:val="006A0EF8"/>
    <w:rsid w:val="006A19FB"/>
    <w:rsid w:val="006A45BA"/>
    <w:rsid w:val="006A5565"/>
    <w:rsid w:val="006B4280"/>
    <w:rsid w:val="006B4B1C"/>
    <w:rsid w:val="006B653F"/>
    <w:rsid w:val="006C2E80"/>
    <w:rsid w:val="006C4991"/>
    <w:rsid w:val="006D1C9B"/>
    <w:rsid w:val="006D4855"/>
    <w:rsid w:val="006D6AD0"/>
    <w:rsid w:val="006D7498"/>
    <w:rsid w:val="006D7CD5"/>
    <w:rsid w:val="006E0F19"/>
    <w:rsid w:val="006E1FDA"/>
    <w:rsid w:val="006E5448"/>
    <w:rsid w:val="006E5E87"/>
    <w:rsid w:val="006F19DC"/>
    <w:rsid w:val="006F1A44"/>
    <w:rsid w:val="006F2805"/>
    <w:rsid w:val="00700A71"/>
    <w:rsid w:val="00704590"/>
    <w:rsid w:val="00706A1A"/>
    <w:rsid w:val="00707673"/>
    <w:rsid w:val="007145D9"/>
    <w:rsid w:val="007162BE"/>
    <w:rsid w:val="00721122"/>
    <w:rsid w:val="00722267"/>
    <w:rsid w:val="007239A2"/>
    <w:rsid w:val="00723EF7"/>
    <w:rsid w:val="00730B12"/>
    <w:rsid w:val="007315F9"/>
    <w:rsid w:val="00742348"/>
    <w:rsid w:val="00743BB1"/>
    <w:rsid w:val="007459D3"/>
    <w:rsid w:val="00745C27"/>
    <w:rsid w:val="00746F46"/>
    <w:rsid w:val="00750A20"/>
    <w:rsid w:val="0075252A"/>
    <w:rsid w:val="007529A1"/>
    <w:rsid w:val="00761448"/>
    <w:rsid w:val="00764B84"/>
    <w:rsid w:val="00765028"/>
    <w:rsid w:val="007671A8"/>
    <w:rsid w:val="00770FD5"/>
    <w:rsid w:val="00771661"/>
    <w:rsid w:val="00771FA3"/>
    <w:rsid w:val="0078034D"/>
    <w:rsid w:val="007862EB"/>
    <w:rsid w:val="00790BCC"/>
    <w:rsid w:val="0079232A"/>
    <w:rsid w:val="0079326D"/>
    <w:rsid w:val="00795CEE"/>
    <w:rsid w:val="00796F94"/>
    <w:rsid w:val="007974F5"/>
    <w:rsid w:val="00797EE8"/>
    <w:rsid w:val="007A3482"/>
    <w:rsid w:val="007A5AA5"/>
    <w:rsid w:val="007A6136"/>
    <w:rsid w:val="007B0F49"/>
    <w:rsid w:val="007B338E"/>
    <w:rsid w:val="007B4AE1"/>
    <w:rsid w:val="007B7645"/>
    <w:rsid w:val="007C2853"/>
    <w:rsid w:val="007C522C"/>
    <w:rsid w:val="007C7E14"/>
    <w:rsid w:val="007D03D2"/>
    <w:rsid w:val="007D1AB2"/>
    <w:rsid w:val="007D1DBB"/>
    <w:rsid w:val="007D36CF"/>
    <w:rsid w:val="007F1A64"/>
    <w:rsid w:val="007F522E"/>
    <w:rsid w:val="007F6514"/>
    <w:rsid w:val="007F7421"/>
    <w:rsid w:val="00801F7F"/>
    <w:rsid w:val="0080428C"/>
    <w:rsid w:val="008060F9"/>
    <w:rsid w:val="00813C1F"/>
    <w:rsid w:val="008146A2"/>
    <w:rsid w:val="008208B5"/>
    <w:rsid w:val="00820FC0"/>
    <w:rsid w:val="00833CD5"/>
    <w:rsid w:val="00834A60"/>
    <w:rsid w:val="008364FC"/>
    <w:rsid w:val="00837401"/>
    <w:rsid w:val="00837AC7"/>
    <w:rsid w:val="00837BCD"/>
    <w:rsid w:val="0084012A"/>
    <w:rsid w:val="00850175"/>
    <w:rsid w:val="00850923"/>
    <w:rsid w:val="00850EC6"/>
    <w:rsid w:val="0085530D"/>
    <w:rsid w:val="008578D5"/>
    <w:rsid w:val="00860E5F"/>
    <w:rsid w:val="00863E89"/>
    <w:rsid w:val="00872B3B"/>
    <w:rsid w:val="0088222A"/>
    <w:rsid w:val="008835FC"/>
    <w:rsid w:val="00885711"/>
    <w:rsid w:val="008858AF"/>
    <w:rsid w:val="0088779B"/>
    <w:rsid w:val="008901F6"/>
    <w:rsid w:val="00894381"/>
    <w:rsid w:val="00896C03"/>
    <w:rsid w:val="0089796E"/>
    <w:rsid w:val="008A495D"/>
    <w:rsid w:val="008A76FD"/>
    <w:rsid w:val="008B114B"/>
    <w:rsid w:val="008B1399"/>
    <w:rsid w:val="008B2D09"/>
    <w:rsid w:val="008B519F"/>
    <w:rsid w:val="008C0E78"/>
    <w:rsid w:val="008C537F"/>
    <w:rsid w:val="008C793A"/>
    <w:rsid w:val="008D0DC8"/>
    <w:rsid w:val="008D4544"/>
    <w:rsid w:val="008D658B"/>
    <w:rsid w:val="008F3A46"/>
    <w:rsid w:val="008F3D69"/>
    <w:rsid w:val="009121B6"/>
    <w:rsid w:val="00914281"/>
    <w:rsid w:val="009171AA"/>
    <w:rsid w:val="00920C81"/>
    <w:rsid w:val="00922FCB"/>
    <w:rsid w:val="00934B4C"/>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2266"/>
    <w:rsid w:val="00994A54"/>
    <w:rsid w:val="0099645E"/>
    <w:rsid w:val="00996D5B"/>
    <w:rsid w:val="00997A82"/>
    <w:rsid w:val="009A0B51"/>
    <w:rsid w:val="009A3BC4"/>
    <w:rsid w:val="009A527F"/>
    <w:rsid w:val="009A6092"/>
    <w:rsid w:val="009B0604"/>
    <w:rsid w:val="009B1936"/>
    <w:rsid w:val="009B3490"/>
    <w:rsid w:val="009B493F"/>
    <w:rsid w:val="009B5604"/>
    <w:rsid w:val="009C04DA"/>
    <w:rsid w:val="009C2977"/>
    <w:rsid w:val="009C2DCC"/>
    <w:rsid w:val="009D0E2C"/>
    <w:rsid w:val="009E6C21"/>
    <w:rsid w:val="009E75F7"/>
    <w:rsid w:val="009E7634"/>
    <w:rsid w:val="009F1D1E"/>
    <w:rsid w:val="009F4F7C"/>
    <w:rsid w:val="009F53F2"/>
    <w:rsid w:val="009F7959"/>
    <w:rsid w:val="00A01CFF"/>
    <w:rsid w:val="00A03023"/>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40015"/>
    <w:rsid w:val="00A47445"/>
    <w:rsid w:val="00A508DC"/>
    <w:rsid w:val="00A55616"/>
    <w:rsid w:val="00A56961"/>
    <w:rsid w:val="00A57247"/>
    <w:rsid w:val="00A6656B"/>
    <w:rsid w:val="00A70E1E"/>
    <w:rsid w:val="00A71097"/>
    <w:rsid w:val="00A73257"/>
    <w:rsid w:val="00A8194D"/>
    <w:rsid w:val="00A84C3A"/>
    <w:rsid w:val="00A9081F"/>
    <w:rsid w:val="00A9188C"/>
    <w:rsid w:val="00A92174"/>
    <w:rsid w:val="00A97002"/>
    <w:rsid w:val="00A97A52"/>
    <w:rsid w:val="00AA0D6A"/>
    <w:rsid w:val="00AA336B"/>
    <w:rsid w:val="00AA725B"/>
    <w:rsid w:val="00AB3229"/>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B4D"/>
    <w:rsid w:val="00B3015C"/>
    <w:rsid w:val="00B3243F"/>
    <w:rsid w:val="00B344D8"/>
    <w:rsid w:val="00B45029"/>
    <w:rsid w:val="00B47701"/>
    <w:rsid w:val="00B54178"/>
    <w:rsid w:val="00B567D1"/>
    <w:rsid w:val="00B5740F"/>
    <w:rsid w:val="00B6394A"/>
    <w:rsid w:val="00B71715"/>
    <w:rsid w:val="00B73B4C"/>
    <w:rsid w:val="00B73F75"/>
    <w:rsid w:val="00B74293"/>
    <w:rsid w:val="00B742A9"/>
    <w:rsid w:val="00B77409"/>
    <w:rsid w:val="00B8483E"/>
    <w:rsid w:val="00B922BC"/>
    <w:rsid w:val="00B946CD"/>
    <w:rsid w:val="00B95C6D"/>
    <w:rsid w:val="00B95EA5"/>
    <w:rsid w:val="00B96481"/>
    <w:rsid w:val="00BA33D6"/>
    <w:rsid w:val="00BA3A53"/>
    <w:rsid w:val="00BA3C54"/>
    <w:rsid w:val="00BA4095"/>
    <w:rsid w:val="00BA5B43"/>
    <w:rsid w:val="00BA7390"/>
    <w:rsid w:val="00BB5EBF"/>
    <w:rsid w:val="00BC2DE2"/>
    <w:rsid w:val="00BC642A"/>
    <w:rsid w:val="00BD2AFA"/>
    <w:rsid w:val="00BD4390"/>
    <w:rsid w:val="00BD6E1A"/>
    <w:rsid w:val="00BE1E57"/>
    <w:rsid w:val="00BF46D8"/>
    <w:rsid w:val="00BF7A42"/>
    <w:rsid w:val="00BF7C9D"/>
    <w:rsid w:val="00C01E8C"/>
    <w:rsid w:val="00C02DF6"/>
    <w:rsid w:val="00C03E01"/>
    <w:rsid w:val="00C04312"/>
    <w:rsid w:val="00C1261D"/>
    <w:rsid w:val="00C13EDA"/>
    <w:rsid w:val="00C2152F"/>
    <w:rsid w:val="00C23582"/>
    <w:rsid w:val="00C2724D"/>
    <w:rsid w:val="00C27CA9"/>
    <w:rsid w:val="00C317E7"/>
    <w:rsid w:val="00C3799C"/>
    <w:rsid w:val="00C37DB1"/>
    <w:rsid w:val="00C40902"/>
    <w:rsid w:val="00C40F7A"/>
    <w:rsid w:val="00C4305E"/>
    <w:rsid w:val="00C43D1E"/>
    <w:rsid w:val="00C44336"/>
    <w:rsid w:val="00C50F7C"/>
    <w:rsid w:val="00C51704"/>
    <w:rsid w:val="00C54E31"/>
    <w:rsid w:val="00C5591F"/>
    <w:rsid w:val="00C57C50"/>
    <w:rsid w:val="00C715CA"/>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6DED"/>
    <w:rsid w:val="00D71F40"/>
    <w:rsid w:val="00D73B17"/>
    <w:rsid w:val="00D77416"/>
    <w:rsid w:val="00D80EB1"/>
    <w:rsid w:val="00D80FC6"/>
    <w:rsid w:val="00D836A4"/>
    <w:rsid w:val="00D92FCD"/>
    <w:rsid w:val="00D94917"/>
    <w:rsid w:val="00DA05CE"/>
    <w:rsid w:val="00DA3E04"/>
    <w:rsid w:val="00DA74F3"/>
    <w:rsid w:val="00DB69F3"/>
    <w:rsid w:val="00DC4907"/>
    <w:rsid w:val="00DD017C"/>
    <w:rsid w:val="00DD397A"/>
    <w:rsid w:val="00DD58B7"/>
    <w:rsid w:val="00DD6699"/>
    <w:rsid w:val="00DE0B70"/>
    <w:rsid w:val="00DE3168"/>
    <w:rsid w:val="00DE4CD1"/>
    <w:rsid w:val="00DE7043"/>
    <w:rsid w:val="00DF30AC"/>
    <w:rsid w:val="00DF6459"/>
    <w:rsid w:val="00E007C5"/>
    <w:rsid w:val="00E00DBF"/>
    <w:rsid w:val="00E0213F"/>
    <w:rsid w:val="00E033E0"/>
    <w:rsid w:val="00E047AE"/>
    <w:rsid w:val="00E1026B"/>
    <w:rsid w:val="00E13CB2"/>
    <w:rsid w:val="00E15949"/>
    <w:rsid w:val="00E15CFC"/>
    <w:rsid w:val="00E200BC"/>
    <w:rsid w:val="00E20C37"/>
    <w:rsid w:val="00E25290"/>
    <w:rsid w:val="00E27374"/>
    <w:rsid w:val="00E418DE"/>
    <w:rsid w:val="00E42F57"/>
    <w:rsid w:val="00E52C57"/>
    <w:rsid w:val="00E55F4B"/>
    <w:rsid w:val="00E57E7D"/>
    <w:rsid w:val="00E61D04"/>
    <w:rsid w:val="00E84CD8"/>
    <w:rsid w:val="00E90B85"/>
    <w:rsid w:val="00E91679"/>
    <w:rsid w:val="00E92452"/>
    <w:rsid w:val="00E92601"/>
    <w:rsid w:val="00E94CC1"/>
    <w:rsid w:val="00E96431"/>
    <w:rsid w:val="00EB78DD"/>
    <w:rsid w:val="00EC1815"/>
    <w:rsid w:val="00EC3039"/>
    <w:rsid w:val="00EC5235"/>
    <w:rsid w:val="00EC5D16"/>
    <w:rsid w:val="00ED3584"/>
    <w:rsid w:val="00ED3C5D"/>
    <w:rsid w:val="00ED6B03"/>
    <w:rsid w:val="00ED7A5B"/>
    <w:rsid w:val="00EE40F6"/>
    <w:rsid w:val="00EF1423"/>
    <w:rsid w:val="00EF179C"/>
    <w:rsid w:val="00EF7F76"/>
    <w:rsid w:val="00F020F7"/>
    <w:rsid w:val="00F07C92"/>
    <w:rsid w:val="00F07D54"/>
    <w:rsid w:val="00F07F8E"/>
    <w:rsid w:val="00F138AB"/>
    <w:rsid w:val="00F14B43"/>
    <w:rsid w:val="00F203C7"/>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3D11"/>
    <w:rsid w:val="00F8423B"/>
    <w:rsid w:val="00F84CD6"/>
    <w:rsid w:val="00F914C6"/>
    <w:rsid w:val="00F921F1"/>
    <w:rsid w:val="00FA4CEE"/>
    <w:rsid w:val="00FB0274"/>
    <w:rsid w:val="00FB0B5A"/>
    <w:rsid w:val="00FB127E"/>
    <w:rsid w:val="00FB7597"/>
    <w:rsid w:val="00FC0804"/>
    <w:rsid w:val="00FC2710"/>
    <w:rsid w:val="00FC3B6D"/>
    <w:rsid w:val="00FD2182"/>
    <w:rsid w:val="00FD3A4E"/>
    <w:rsid w:val="00FD49C0"/>
    <w:rsid w:val="00FD6800"/>
    <w:rsid w:val="00FE40DE"/>
    <w:rsid w:val="00FF3F0C"/>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ufei2@oppo.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ngqiang1@catt.cn" TargetMode="Externa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856DDE-325C-4BB1-856B-A24A64FF5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1404</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9389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78</cp:revision>
  <cp:lastPrinted>2000-02-29T11:31:00Z</cp:lastPrinted>
  <dcterms:created xsi:type="dcterms:W3CDTF">2021-11-23T00:54:00Z</dcterms:created>
  <dcterms:modified xsi:type="dcterms:W3CDTF">2021-11-23T01:16:00Z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